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F84E2" w14:textId="77777777" w:rsidR="007C446F" w:rsidRPr="006025CC" w:rsidRDefault="007C446F" w:rsidP="007C446F">
      <w:pPr>
        <w:pStyle w:val="Cabealho"/>
        <w:tabs>
          <w:tab w:val="clear" w:pos="8504"/>
          <w:tab w:val="right" w:pos="9180"/>
        </w:tabs>
        <w:ind w:right="-1036"/>
        <w:jc w:val="right"/>
        <w:rPr>
          <w:color w:val="993366"/>
          <w:sz w:val="16"/>
          <w:szCs w:val="16"/>
        </w:rPr>
      </w:pPr>
      <w:r w:rsidRPr="006025CC">
        <w:rPr>
          <w:rFonts w:cs="Arial"/>
          <w:color w:val="993366"/>
          <w:sz w:val="16"/>
          <w:szCs w:val="16"/>
        </w:rPr>
        <w:t>0</w:t>
      </w:r>
    </w:p>
    <w:tbl>
      <w:tblPr>
        <w:tblpPr w:leftFromText="142" w:rightFromText="142" w:vertAnchor="page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141"/>
        <w:gridCol w:w="5959"/>
      </w:tblGrid>
      <w:tr w:rsidR="009A7762" w:rsidRPr="00862FF9" w14:paraId="3804931F" w14:textId="77777777" w:rsidTr="00296BDD">
        <w:trPr>
          <w:cantSplit/>
          <w:trHeight w:hRule="exact" w:val="397"/>
        </w:trPr>
        <w:tc>
          <w:tcPr>
            <w:tcW w:w="3261" w:type="dxa"/>
            <w:shd w:val="clear" w:color="auto" w:fill="auto"/>
            <w:vAlign w:val="center"/>
          </w:tcPr>
          <w:p w14:paraId="2ED9AE74" w14:textId="77777777" w:rsidR="009A7762" w:rsidRPr="0093395E" w:rsidRDefault="009A7762" w:rsidP="00296BDD">
            <w:pPr>
              <w:jc w:val="center"/>
              <w:rPr>
                <w:rFonts w:cs="Arial"/>
                <w:b/>
                <w:noProof/>
              </w:rPr>
            </w:pPr>
          </w:p>
        </w:tc>
        <w:tc>
          <w:tcPr>
            <w:tcW w:w="141" w:type="dxa"/>
            <w:shd w:val="clear" w:color="auto" w:fill="auto"/>
          </w:tcPr>
          <w:p w14:paraId="700659ED" w14:textId="77777777" w:rsidR="009A7762" w:rsidRPr="0093395E" w:rsidRDefault="009A7762" w:rsidP="00296BDD">
            <w:pPr>
              <w:rPr>
                <w:rFonts w:cs="Arial"/>
                <w:b/>
              </w:rPr>
            </w:pPr>
          </w:p>
        </w:tc>
        <w:tc>
          <w:tcPr>
            <w:tcW w:w="5959" w:type="dxa"/>
            <w:shd w:val="clear" w:color="auto" w:fill="auto"/>
            <w:vAlign w:val="center"/>
          </w:tcPr>
          <w:p w14:paraId="3EB4C55F" w14:textId="77777777" w:rsidR="009A7762" w:rsidRPr="0093395E" w:rsidRDefault="009A7762" w:rsidP="00296BDD">
            <w:pPr>
              <w:jc w:val="center"/>
              <w:rPr>
                <w:rFonts w:cs="Arial"/>
                <w:b/>
              </w:rPr>
            </w:pPr>
          </w:p>
        </w:tc>
      </w:tr>
      <w:tr w:rsidR="009A7762" w:rsidRPr="005C3B7F" w14:paraId="4E6E4C8D" w14:textId="77777777" w:rsidTr="00296BDD">
        <w:trPr>
          <w:cantSplit/>
          <w:trHeight w:hRule="exact" w:val="907"/>
        </w:trPr>
        <w:tc>
          <w:tcPr>
            <w:tcW w:w="3261" w:type="dxa"/>
            <w:shd w:val="clear" w:color="auto" w:fill="auto"/>
            <w:vAlign w:val="center"/>
          </w:tcPr>
          <w:p w14:paraId="228CDC4A" w14:textId="5E7E5E13" w:rsidR="009A7762" w:rsidRPr="0093395E" w:rsidRDefault="009A7762" w:rsidP="00296BDD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41" w:type="dxa"/>
            <w:shd w:val="clear" w:color="auto" w:fill="auto"/>
          </w:tcPr>
          <w:p w14:paraId="10EBB610" w14:textId="77777777" w:rsidR="009A7762" w:rsidRPr="0093395E" w:rsidRDefault="009A7762" w:rsidP="00296BDD">
            <w:pPr>
              <w:rPr>
                <w:rFonts w:cs="Arial"/>
                <w:b/>
              </w:rPr>
            </w:pPr>
          </w:p>
        </w:tc>
        <w:tc>
          <w:tcPr>
            <w:tcW w:w="5959" w:type="dxa"/>
            <w:shd w:val="clear" w:color="auto" w:fill="auto"/>
            <w:vAlign w:val="center"/>
          </w:tcPr>
          <w:p w14:paraId="3DB4399D" w14:textId="638A472C" w:rsidR="009A7762" w:rsidRPr="005C3B7F" w:rsidRDefault="00362DCB" w:rsidP="009A7762">
            <w:pPr>
              <w:ind w:left="5040" w:hanging="5040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noProof/>
                <w:lang w:val="en-GB"/>
              </w:rPr>
              <w:drawing>
                <wp:anchor distT="0" distB="0" distL="114300" distR="114300" simplePos="0" relativeHeight="251659776" behindDoc="1" locked="0" layoutInCell="1" allowOverlap="1" wp14:anchorId="1DB6C3CE" wp14:editId="73A9F10C">
                  <wp:simplePos x="0" y="0"/>
                  <wp:positionH relativeFrom="column">
                    <wp:posOffset>2219325</wp:posOffset>
                  </wp:positionH>
                  <wp:positionV relativeFrom="paragraph">
                    <wp:posOffset>-1270</wp:posOffset>
                  </wp:positionV>
                  <wp:extent cx="1595755" cy="704850"/>
                  <wp:effectExtent l="0" t="0" r="0" b="0"/>
                  <wp:wrapTight wrapText="bothSides">
                    <wp:wrapPolygon edited="0">
                      <wp:start x="15729" y="2335"/>
                      <wp:lineTo x="3094" y="6422"/>
                      <wp:lineTo x="1031" y="7589"/>
                      <wp:lineTo x="1031" y="16930"/>
                      <wp:lineTo x="18566" y="16930"/>
                      <wp:lineTo x="18824" y="15762"/>
                      <wp:lineTo x="20113" y="12843"/>
                      <wp:lineTo x="20113" y="2335"/>
                      <wp:lineTo x="15729" y="2335"/>
                    </wp:wrapPolygon>
                  </wp:wrapTight>
                  <wp:docPr id="3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/Users/filipepreto/Library/Mobile Documents/com~apple~CloudDocs/Documents/_FP_WORK/AErasmus+/5_TEMPLATES/-IMGs/Logo-Erasmu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75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612FF8C" w14:textId="42481CEB" w:rsidR="00B44BB2" w:rsidRPr="00CD064E" w:rsidRDefault="00B44BB2" w:rsidP="00362DCB">
            <w:pPr>
              <w:ind w:left="-570" w:firstLine="570"/>
              <w:rPr>
                <w:rFonts w:cs="Arial"/>
                <w:b/>
                <w:lang w:val="en-US"/>
              </w:rPr>
            </w:pPr>
            <w:r w:rsidRPr="00CD064E">
              <w:rPr>
                <w:rFonts w:cs="Arial"/>
                <w:b/>
                <w:lang w:val="en-US"/>
              </w:rPr>
              <w:t xml:space="preserve">APPLICATION FORM FOR A </w:t>
            </w:r>
          </w:p>
          <w:p w14:paraId="61E26A96" w14:textId="77777777" w:rsidR="00B44BB2" w:rsidRPr="00362DCB" w:rsidRDefault="00B44BB2" w:rsidP="00362DCB">
            <w:pPr>
              <w:rPr>
                <w:rFonts w:cs="Arial"/>
                <w:b/>
                <w:i/>
                <w:sz w:val="28"/>
                <w:szCs w:val="28"/>
                <w:lang w:val="en-US"/>
              </w:rPr>
            </w:pPr>
            <w:r w:rsidRPr="00362DCB">
              <w:rPr>
                <w:rFonts w:cs="Arial"/>
                <w:b/>
                <w:i/>
                <w:sz w:val="28"/>
                <w:szCs w:val="28"/>
                <w:lang w:val="en-US"/>
              </w:rPr>
              <w:t>DOCTORATE POSITION</w:t>
            </w:r>
          </w:p>
          <w:p w14:paraId="461FD655" w14:textId="77777777" w:rsidR="009A7762" w:rsidRPr="00362DCB" w:rsidRDefault="009A7762" w:rsidP="00B44BB2">
            <w:pPr>
              <w:spacing w:line="360" w:lineRule="auto"/>
              <w:jc w:val="center"/>
              <w:rPr>
                <w:rFonts w:cs="Arial"/>
                <w:b/>
                <w:lang w:val="en-US"/>
              </w:rPr>
            </w:pPr>
          </w:p>
        </w:tc>
      </w:tr>
      <w:tr w:rsidR="009A7762" w:rsidRPr="005C3B7F" w14:paraId="6D01CDB2" w14:textId="77777777" w:rsidTr="00296BDD">
        <w:trPr>
          <w:cantSplit/>
          <w:trHeight w:hRule="exact" w:val="227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B969C" w14:textId="77777777" w:rsidR="009A7762" w:rsidRPr="00362DCB" w:rsidRDefault="009A7762" w:rsidP="00296BDD">
            <w:pPr>
              <w:jc w:val="center"/>
              <w:rPr>
                <w:rFonts w:cs="Arial"/>
                <w:b/>
                <w:noProof/>
                <w:sz w:val="2"/>
                <w:lang w:val="en-US"/>
              </w:rPr>
            </w:pPr>
          </w:p>
        </w:tc>
        <w:tc>
          <w:tcPr>
            <w:tcW w:w="141" w:type="dxa"/>
            <w:tcBorders>
              <w:bottom w:val="single" w:sz="4" w:space="0" w:color="auto"/>
            </w:tcBorders>
            <w:shd w:val="clear" w:color="auto" w:fill="auto"/>
          </w:tcPr>
          <w:p w14:paraId="384DD343" w14:textId="77777777" w:rsidR="009A7762" w:rsidRPr="00362DCB" w:rsidRDefault="009A7762" w:rsidP="00296BDD">
            <w:pPr>
              <w:rPr>
                <w:rFonts w:cs="Arial"/>
                <w:b/>
                <w:sz w:val="2"/>
                <w:lang w:val="en-US"/>
              </w:rPr>
            </w:pPr>
          </w:p>
        </w:tc>
        <w:tc>
          <w:tcPr>
            <w:tcW w:w="59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AE7D18" w14:textId="77777777" w:rsidR="009A7762" w:rsidRPr="00362DCB" w:rsidRDefault="009A7762" w:rsidP="00296BDD">
            <w:pPr>
              <w:jc w:val="center"/>
              <w:rPr>
                <w:rFonts w:cs="Arial"/>
                <w:b/>
                <w:sz w:val="2"/>
                <w:lang w:val="en-US"/>
              </w:rPr>
            </w:pPr>
          </w:p>
        </w:tc>
      </w:tr>
    </w:tbl>
    <w:p w14:paraId="793D068B" w14:textId="77777777" w:rsidR="00B44BB2" w:rsidRPr="00362DCB" w:rsidRDefault="00B44BB2" w:rsidP="00B44BB2">
      <w:pPr>
        <w:pStyle w:val="Cabealho"/>
        <w:jc w:val="right"/>
        <w:rPr>
          <w:rFonts w:cs="Arial"/>
          <w:b/>
          <w:szCs w:val="20"/>
          <w:lang w:val="en-US"/>
        </w:rPr>
      </w:pPr>
    </w:p>
    <w:p w14:paraId="3530FD74" w14:textId="77777777" w:rsidR="00B44BB2" w:rsidRPr="00362DCB" w:rsidRDefault="00B44BB2" w:rsidP="00B44BB2">
      <w:pPr>
        <w:pStyle w:val="Cabealho"/>
        <w:jc w:val="right"/>
        <w:rPr>
          <w:rFonts w:cs="Arial"/>
          <w:b/>
          <w:szCs w:val="20"/>
          <w:lang w:val="en-US"/>
        </w:rPr>
      </w:pPr>
    </w:p>
    <w:p w14:paraId="337827D4" w14:textId="77777777" w:rsidR="007E0BD2" w:rsidRDefault="007E0BD2" w:rsidP="007E0BD2">
      <w:pPr>
        <w:ind w:left="5760"/>
        <w:jc w:val="center"/>
        <w:rPr>
          <w:lang w:val="en-US"/>
        </w:rPr>
      </w:pPr>
      <w:r>
        <w:rPr>
          <w:lang w:val="en-US"/>
        </w:rPr>
        <w:t>To the President of IST-ID</w:t>
      </w:r>
    </w:p>
    <w:p w14:paraId="239CBDF1" w14:textId="77777777" w:rsidR="00B44BB2" w:rsidRPr="007E0BD2" w:rsidRDefault="00B44BB2" w:rsidP="007E0BD2">
      <w:pPr>
        <w:pStyle w:val="Cabealho"/>
        <w:jc w:val="center"/>
        <w:rPr>
          <w:rFonts w:cs="Arial"/>
          <w:b/>
          <w:szCs w:val="20"/>
          <w:lang w:val="en-US"/>
        </w:rPr>
      </w:pPr>
    </w:p>
    <w:p w14:paraId="4F2F9CCB" w14:textId="77777777" w:rsidR="00B44BB2" w:rsidRPr="007E0BD2" w:rsidRDefault="00B44BB2" w:rsidP="00B44BB2">
      <w:pPr>
        <w:pStyle w:val="Cabealho"/>
        <w:jc w:val="right"/>
        <w:rPr>
          <w:rFonts w:cs="Arial"/>
          <w:b/>
          <w:szCs w:val="20"/>
          <w:lang w:val="en-US"/>
        </w:rPr>
      </w:pPr>
    </w:p>
    <w:p w14:paraId="709EF434" w14:textId="77777777" w:rsidR="00B44BB2" w:rsidRPr="007E0BD2" w:rsidRDefault="00B44BB2" w:rsidP="00B44BB2">
      <w:pPr>
        <w:pStyle w:val="Cabealho"/>
        <w:jc w:val="right"/>
        <w:rPr>
          <w:rFonts w:cs="Arial"/>
          <w:b/>
          <w:szCs w:val="20"/>
          <w:lang w:val="en-US"/>
        </w:rPr>
      </w:pPr>
    </w:p>
    <w:p w14:paraId="1D0B74A4" w14:textId="77777777" w:rsidR="00B44BB2" w:rsidRPr="00493113" w:rsidRDefault="00B44BB2" w:rsidP="00B44BB2">
      <w:pPr>
        <w:pStyle w:val="Cabealho"/>
        <w:shd w:val="clear" w:color="auto" w:fill="F2F2F2"/>
        <w:rPr>
          <w:rFonts w:cs="Arial"/>
          <w:b/>
          <w:sz w:val="24"/>
          <w:lang w:val="en-US"/>
        </w:rPr>
      </w:pPr>
      <w:r w:rsidRPr="00493113">
        <w:rPr>
          <w:rFonts w:cs="Arial"/>
          <w:b/>
          <w:sz w:val="24"/>
          <w:lang w:val="en-US"/>
        </w:rPr>
        <w:t>INTERNAL REFERENCES</w:t>
      </w:r>
    </w:p>
    <w:p w14:paraId="5B8673E5" w14:textId="77777777" w:rsidR="00B44BB2" w:rsidRPr="00E24AC5" w:rsidRDefault="00B44BB2" w:rsidP="00B44BB2">
      <w:pPr>
        <w:ind w:right="-394"/>
        <w:rPr>
          <w:rFonts w:ascii="Tahoma" w:hAnsi="Tahoma" w:cs="Tahoma"/>
          <w:b/>
          <w:sz w:val="16"/>
          <w:szCs w:val="16"/>
          <w:lang w:val="en-GB"/>
        </w:rPr>
      </w:pPr>
    </w:p>
    <w:tbl>
      <w:tblPr>
        <w:tblW w:w="471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5"/>
        <w:gridCol w:w="2551"/>
      </w:tblGrid>
      <w:tr w:rsidR="00537DF9" w:rsidRPr="00ED2354" w14:paraId="0D273ACE" w14:textId="77777777" w:rsidTr="00C93271">
        <w:trPr>
          <w:trHeight w:val="329"/>
        </w:trPr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18FA7F" w14:textId="77777777" w:rsidR="00537DF9" w:rsidRPr="000D0684" w:rsidRDefault="00537DF9" w:rsidP="005E6A1E">
            <w:pPr>
              <w:rPr>
                <w:rFonts w:cs="Arial"/>
                <w:i/>
                <w:szCs w:val="20"/>
              </w:rPr>
            </w:pPr>
            <w:r>
              <w:rPr>
                <w:rFonts w:cs="Arial"/>
                <w:szCs w:val="20"/>
              </w:rPr>
              <w:t>Recruitment number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94EBFF6" w14:textId="77777777" w:rsidR="00537DF9" w:rsidRPr="00ED2354" w:rsidRDefault="00537DF9" w:rsidP="005E6A1E">
            <w:pPr>
              <w:ind w:right="-7488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</w:tbl>
    <w:p w14:paraId="35079CAC" w14:textId="77777777" w:rsidR="00B44BB2" w:rsidRDefault="00B44BB2" w:rsidP="00B44BB2">
      <w:pPr>
        <w:pStyle w:val="Cabealho"/>
        <w:spacing w:line="60" w:lineRule="exact"/>
        <w:rPr>
          <w:rFonts w:cs="Arial"/>
          <w:b/>
          <w:szCs w:val="20"/>
          <w:lang w:val="en-US"/>
        </w:rPr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8"/>
        <w:gridCol w:w="8080"/>
      </w:tblGrid>
      <w:tr w:rsidR="00506207" w:rsidRPr="00B44BB2" w14:paraId="3539FC7C" w14:textId="77777777" w:rsidTr="00506207">
        <w:trPr>
          <w:trHeight w:val="329"/>
        </w:trPr>
        <w:tc>
          <w:tcPr>
            <w:tcW w:w="1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122FEE" w14:textId="77777777" w:rsidR="00506207" w:rsidRPr="005801B3" w:rsidRDefault="00506207" w:rsidP="005E6A1E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Research Unit</w:t>
            </w: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4C56ED6" w14:textId="77777777" w:rsidR="00506207" w:rsidRPr="00ED2354" w:rsidRDefault="00506207" w:rsidP="005E6A1E">
            <w:pPr>
              <w:ind w:right="-7488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</w:tbl>
    <w:p w14:paraId="0C97E203" w14:textId="77777777" w:rsidR="00B44BB2" w:rsidRDefault="00B44BB2" w:rsidP="0048280E">
      <w:pPr>
        <w:pStyle w:val="Cabealho"/>
        <w:spacing w:line="60" w:lineRule="exact"/>
        <w:rPr>
          <w:rFonts w:cs="Arial"/>
          <w:b/>
          <w:szCs w:val="20"/>
          <w:lang w:val="en-US"/>
        </w:rPr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8"/>
        <w:gridCol w:w="8080"/>
      </w:tblGrid>
      <w:tr w:rsidR="00506207" w:rsidRPr="00F57092" w14:paraId="774776B6" w14:textId="77777777" w:rsidTr="005E3561">
        <w:trPr>
          <w:trHeight w:val="329"/>
        </w:trPr>
        <w:tc>
          <w:tcPr>
            <w:tcW w:w="15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C65313" w14:textId="77777777" w:rsidR="00506207" w:rsidRPr="00506207" w:rsidRDefault="00506207" w:rsidP="00506207">
            <w:pPr>
              <w:rPr>
                <w:rFonts w:cs="Arial"/>
                <w:szCs w:val="20"/>
                <w:u w:val="single"/>
              </w:rPr>
            </w:pPr>
            <w:r w:rsidRPr="00506207">
              <w:rPr>
                <w:rFonts w:cs="Arial"/>
                <w:szCs w:val="20"/>
              </w:rPr>
              <w:t>Scientific Area</w:t>
            </w:r>
          </w:p>
        </w:tc>
        <w:tc>
          <w:tcPr>
            <w:tcW w:w="8080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086DCC68" w14:textId="77777777" w:rsidR="00506207" w:rsidRPr="00F57092" w:rsidRDefault="00506207" w:rsidP="00456A86">
            <w:pPr>
              <w:ind w:right="-7488"/>
              <w:rPr>
                <w:szCs w:val="20"/>
                <w:lang w:val="en-US"/>
              </w:rPr>
            </w:pPr>
            <w:r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</w:tbl>
    <w:p w14:paraId="0BA22885" w14:textId="77777777" w:rsidR="00B44BB2" w:rsidRDefault="00B44BB2" w:rsidP="00B44BB2">
      <w:pPr>
        <w:pStyle w:val="Cabealho"/>
        <w:rPr>
          <w:rFonts w:cs="Arial"/>
          <w:b/>
          <w:szCs w:val="20"/>
          <w:lang w:val="en-US"/>
        </w:rPr>
      </w:pPr>
    </w:p>
    <w:p w14:paraId="66F9284B" w14:textId="77777777" w:rsidR="00B44BB2" w:rsidRDefault="00B44BB2" w:rsidP="00B44BB2">
      <w:pPr>
        <w:pStyle w:val="Cabealho"/>
        <w:rPr>
          <w:rFonts w:cs="Arial"/>
          <w:b/>
          <w:szCs w:val="20"/>
          <w:lang w:val="en-US"/>
        </w:rPr>
      </w:pPr>
    </w:p>
    <w:p w14:paraId="7F8BA500" w14:textId="77777777" w:rsidR="00B44BB2" w:rsidRPr="00C85270" w:rsidRDefault="00B44BB2" w:rsidP="00B44BB2">
      <w:pPr>
        <w:pStyle w:val="Cabealho"/>
        <w:rPr>
          <w:rFonts w:cs="Arial"/>
          <w:b/>
          <w:szCs w:val="20"/>
          <w:lang w:val="en-US"/>
        </w:rPr>
      </w:pPr>
    </w:p>
    <w:p w14:paraId="2B45F673" w14:textId="77777777" w:rsidR="00B44BB2" w:rsidRPr="00493113" w:rsidRDefault="00B44BB2" w:rsidP="00B44BB2">
      <w:pPr>
        <w:pStyle w:val="Cabealho"/>
        <w:shd w:val="clear" w:color="auto" w:fill="F2F2F2"/>
        <w:rPr>
          <w:rFonts w:cs="Arial"/>
          <w:b/>
          <w:sz w:val="24"/>
          <w:lang w:val="en-US"/>
        </w:rPr>
      </w:pPr>
      <w:r w:rsidRPr="00493113">
        <w:rPr>
          <w:rFonts w:cs="Arial"/>
          <w:b/>
          <w:sz w:val="24"/>
          <w:lang w:val="en-US"/>
        </w:rPr>
        <w:t>PERSONAL DATA</w:t>
      </w:r>
    </w:p>
    <w:p w14:paraId="360C6096" w14:textId="77777777" w:rsidR="00B44BB2" w:rsidRDefault="00B44BB2" w:rsidP="00B44BB2">
      <w:pPr>
        <w:pStyle w:val="Cabealho"/>
        <w:spacing w:line="100" w:lineRule="exact"/>
        <w:rPr>
          <w:rFonts w:cs="Arial"/>
          <w:b/>
          <w:szCs w:val="20"/>
          <w:lang w:val="en-US"/>
        </w:rPr>
      </w:pPr>
    </w:p>
    <w:p w14:paraId="13E226EC" w14:textId="77777777" w:rsidR="00B44BB2" w:rsidRDefault="00B44BB2" w:rsidP="00B44BB2">
      <w:pPr>
        <w:pStyle w:val="Cabealho"/>
        <w:spacing w:line="100" w:lineRule="exact"/>
        <w:rPr>
          <w:rFonts w:cs="Arial"/>
          <w:b/>
          <w:szCs w:val="20"/>
          <w:lang w:val="en-US"/>
        </w:rPr>
      </w:pPr>
    </w:p>
    <w:p w14:paraId="65FBE9B3" w14:textId="77777777" w:rsidR="00B44BB2" w:rsidRPr="00C85270" w:rsidRDefault="00B44BB2" w:rsidP="00B44BB2">
      <w:pPr>
        <w:pStyle w:val="Cabealho"/>
        <w:spacing w:line="100" w:lineRule="exact"/>
        <w:rPr>
          <w:rFonts w:cs="Arial"/>
          <w:b/>
          <w:szCs w:val="20"/>
          <w:lang w:val="en-US"/>
        </w:rPr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3"/>
        <w:gridCol w:w="8615"/>
      </w:tblGrid>
      <w:tr w:rsidR="00B44BB2" w:rsidRPr="000D0684" w14:paraId="69B8A40A" w14:textId="77777777" w:rsidTr="009F29B9">
        <w:trPr>
          <w:trHeight w:val="329"/>
        </w:trPr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15A30" w14:textId="77777777" w:rsidR="00B44BB2" w:rsidRPr="000D0684" w:rsidRDefault="00B44BB2" w:rsidP="005E6A1E">
            <w:pPr>
              <w:rPr>
                <w:rFonts w:cs="Arial"/>
                <w:i/>
                <w:szCs w:val="20"/>
              </w:rPr>
            </w:pPr>
            <w:r w:rsidRPr="00C85270">
              <w:rPr>
                <w:rFonts w:cs="Arial"/>
                <w:szCs w:val="20"/>
              </w:rPr>
              <w:t>Name</w:t>
            </w:r>
          </w:p>
        </w:tc>
        <w:bookmarkStart w:id="0" w:name="Text16"/>
        <w:tc>
          <w:tcPr>
            <w:tcW w:w="86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D94F7" w14:textId="77777777" w:rsidR="00B44BB2" w:rsidRPr="00ED2354" w:rsidRDefault="00B44BB2" w:rsidP="005E6A1E">
            <w:pPr>
              <w:ind w:right="-7488"/>
              <w:rPr>
                <w:szCs w:val="20"/>
              </w:rPr>
            </w:pPr>
            <w:r w:rsidRPr="00ED2354">
              <w:rPr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ED2354">
              <w:rPr>
                <w:szCs w:val="20"/>
              </w:rPr>
              <w:instrText xml:space="preserve"> FORMTEXT </w:instrText>
            </w:r>
            <w:r w:rsidRPr="00ED2354">
              <w:rPr>
                <w:szCs w:val="20"/>
              </w:rPr>
            </w:r>
            <w:r w:rsidRPr="00ED2354">
              <w:rPr>
                <w:szCs w:val="20"/>
              </w:rPr>
              <w:fldChar w:fldCharType="separate"/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fldChar w:fldCharType="end"/>
            </w:r>
            <w:bookmarkEnd w:id="0"/>
          </w:p>
        </w:tc>
      </w:tr>
    </w:tbl>
    <w:p w14:paraId="6B7A0B71" w14:textId="77777777" w:rsidR="009F29B9" w:rsidRDefault="009F29B9" w:rsidP="0048280E">
      <w:pPr>
        <w:spacing w:line="60" w:lineRule="exact"/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2"/>
        <w:gridCol w:w="8046"/>
      </w:tblGrid>
      <w:tr w:rsidR="009F29B9" w:rsidRPr="000D0684" w14:paraId="3F1377D0" w14:textId="77777777" w:rsidTr="00362DCB">
        <w:trPr>
          <w:trHeight w:val="329"/>
        </w:trPr>
        <w:tc>
          <w:tcPr>
            <w:tcW w:w="16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15D8E6" w14:textId="77777777" w:rsidR="009F29B9" w:rsidRPr="000D0684" w:rsidRDefault="009F29B9" w:rsidP="002A12D4">
            <w:pPr>
              <w:rPr>
                <w:rFonts w:cs="Arial"/>
                <w:i/>
                <w:szCs w:val="20"/>
              </w:rPr>
            </w:pPr>
            <w:proofErr w:type="gramStart"/>
            <w:r>
              <w:rPr>
                <w:rFonts w:cs="Arial"/>
                <w:szCs w:val="20"/>
              </w:rPr>
              <w:t xml:space="preserve">Parents </w:t>
            </w:r>
            <w:r w:rsidR="00E02D97">
              <w:rPr>
                <w:rFonts w:cs="Arial"/>
                <w:szCs w:val="20"/>
              </w:rPr>
              <w:t xml:space="preserve"> </w:t>
            </w:r>
            <w:r w:rsidRPr="00E02D97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E02D97">
              <w:rPr>
                <w:rFonts w:cs="Arial"/>
                <w:sz w:val="16"/>
                <w:szCs w:val="16"/>
              </w:rPr>
              <w:t>father)</w:t>
            </w:r>
          </w:p>
        </w:tc>
        <w:tc>
          <w:tcPr>
            <w:tcW w:w="8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CA4C" w14:textId="77777777" w:rsidR="009F29B9" w:rsidRPr="00ED2354" w:rsidRDefault="009F29B9" w:rsidP="002A12D4">
            <w:pPr>
              <w:ind w:right="-7488"/>
              <w:rPr>
                <w:szCs w:val="20"/>
              </w:rPr>
            </w:pPr>
            <w:r w:rsidRPr="00ED2354">
              <w:rPr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ED2354">
              <w:rPr>
                <w:szCs w:val="20"/>
              </w:rPr>
              <w:instrText xml:space="preserve"> FORMTEXT </w:instrText>
            </w:r>
            <w:r w:rsidRPr="00ED2354">
              <w:rPr>
                <w:szCs w:val="20"/>
              </w:rPr>
            </w:r>
            <w:r w:rsidRPr="00ED2354">
              <w:rPr>
                <w:szCs w:val="20"/>
              </w:rPr>
              <w:fldChar w:fldCharType="separate"/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fldChar w:fldCharType="end"/>
            </w:r>
          </w:p>
        </w:tc>
      </w:tr>
    </w:tbl>
    <w:p w14:paraId="68E834DC" w14:textId="77777777" w:rsidR="009F29B9" w:rsidRDefault="009F29B9" w:rsidP="0048280E">
      <w:pPr>
        <w:spacing w:line="60" w:lineRule="exact"/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2"/>
        <w:gridCol w:w="8046"/>
      </w:tblGrid>
      <w:tr w:rsidR="009F29B9" w:rsidRPr="000D0684" w14:paraId="4203B663" w14:textId="77777777" w:rsidTr="00362DCB">
        <w:trPr>
          <w:trHeight w:val="329"/>
        </w:trPr>
        <w:tc>
          <w:tcPr>
            <w:tcW w:w="16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40D502" w14:textId="6840CFBC" w:rsidR="009F29B9" w:rsidRPr="00E02D97" w:rsidRDefault="00E02D97" w:rsidP="009F29B9">
            <w:pPr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szCs w:val="20"/>
              </w:rPr>
              <w:t xml:space="preserve">             </w:t>
            </w:r>
            <w:r w:rsidR="009F29B9" w:rsidRPr="00E02D97">
              <w:rPr>
                <w:rFonts w:cs="Arial"/>
                <w:sz w:val="16"/>
                <w:szCs w:val="16"/>
              </w:rPr>
              <w:t>(mother)</w:t>
            </w:r>
          </w:p>
        </w:tc>
        <w:tc>
          <w:tcPr>
            <w:tcW w:w="8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87595" w14:textId="77777777" w:rsidR="009F29B9" w:rsidRPr="00ED2354" w:rsidRDefault="009F29B9" w:rsidP="002A12D4">
            <w:pPr>
              <w:ind w:right="-7488"/>
              <w:rPr>
                <w:szCs w:val="20"/>
              </w:rPr>
            </w:pPr>
            <w:r w:rsidRPr="00ED2354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ED2354">
              <w:rPr>
                <w:szCs w:val="20"/>
              </w:rPr>
              <w:instrText xml:space="preserve"> FORMTEXT </w:instrText>
            </w:r>
            <w:r w:rsidRPr="00ED2354">
              <w:rPr>
                <w:szCs w:val="20"/>
              </w:rPr>
            </w:r>
            <w:r w:rsidRPr="00ED2354">
              <w:rPr>
                <w:szCs w:val="20"/>
              </w:rPr>
              <w:fldChar w:fldCharType="separate"/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fldChar w:fldCharType="end"/>
            </w:r>
          </w:p>
        </w:tc>
      </w:tr>
    </w:tbl>
    <w:p w14:paraId="2378C4F7" w14:textId="77777777" w:rsidR="00B44BB2" w:rsidRPr="00FF4CF9" w:rsidRDefault="00B44BB2" w:rsidP="0048280E">
      <w:pPr>
        <w:spacing w:line="60" w:lineRule="exact"/>
        <w:rPr>
          <w:rFonts w:cs="Arial"/>
          <w:szCs w:val="20"/>
        </w:rPr>
      </w:pPr>
    </w:p>
    <w:tbl>
      <w:tblPr>
        <w:tblpPr w:leftFromText="141" w:rightFromText="141" w:vertAnchor="text" w:tblpY="1"/>
        <w:tblOverlap w:val="never"/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88"/>
        <w:gridCol w:w="709"/>
        <w:gridCol w:w="851"/>
        <w:gridCol w:w="5670"/>
      </w:tblGrid>
      <w:tr w:rsidR="00B44BB2" w:rsidRPr="000D0684" w14:paraId="25983F57" w14:textId="77777777" w:rsidTr="00362DCB">
        <w:trPr>
          <w:trHeight w:val="329"/>
        </w:trPr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28F8C4" w14:textId="77777777" w:rsidR="00B44BB2" w:rsidRPr="00700772" w:rsidRDefault="009F29B9" w:rsidP="00362DCB">
            <w:pPr>
              <w:ind w:left="-105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</w:t>
            </w:r>
            <w:r w:rsidR="00B44BB2">
              <w:rPr>
                <w:rFonts w:cs="Arial"/>
                <w:szCs w:val="20"/>
              </w:rPr>
              <w:t>ate of birth</w:t>
            </w:r>
          </w:p>
        </w:tc>
        <w:bookmarkStart w:id="1" w:name="Text22"/>
        <w:tc>
          <w:tcPr>
            <w:tcW w:w="88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DC6A85" w14:textId="77777777" w:rsidR="00B44BB2" w:rsidRPr="00ED2354" w:rsidRDefault="00B44BB2" w:rsidP="005E6A1E">
            <w:pPr>
              <w:jc w:val="center"/>
              <w:rPr>
                <w:szCs w:val="20"/>
              </w:rPr>
            </w:pPr>
            <w:r w:rsidRPr="00ED2354">
              <w:rPr>
                <w:szCs w:val="20"/>
              </w:rPr>
              <w:fldChar w:fldCharType="begin">
                <w:ffData>
                  <w:name w:val="Text22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ED2354">
              <w:rPr>
                <w:szCs w:val="20"/>
              </w:rPr>
              <w:instrText xml:space="preserve"> FORMTEXT </w:instrText>
            </w:r>
            <w:r w:rsidRPr="00ED2354">
              <w:rPr>
                <w:szCs w:val="20"/>
              </w:rPr>
            </w:r>
            <w:r w:rsidRPr="00ED2354">
              <w:rPr>
                <w:szCs w:val="20"/>
              </w:rPr>
              <w:fldChar w:fldCharType="separate"/>
            </w:r>
            <w:r w:rsidRPr="00ED2354">
              <w:rPr>
                <w:noProof/>
                <w:szCs w:val="20"/>
              </w:rPr>
              <w:t> </w:t>
            </w:r>
            <w:r w:rsidRPr="00ED2354">
              <w:rPr>
                <w:noProof/>
                <w:szCs w:val="20"/>
              </w:rPr>
              <w:t> </w:t>
            </w:r>
            <w:r w:rsidRPr="00ED2354">
              <w:rPr>
                <w:szCs w:val="20"/>
              </w:rPr>
              <w:fldChar w:fldCharType="end"/>
            </w:r>
            <w:bookmarkEnd w:id="1"/>
          </w:p>
        </w:tc>
        <w:tc>
          <w:tcPr>
            <w:tcW w:w="709" w:type="dxa"/>
            <w:shd w:val="clear" w:color="auto" w:fill="auto"/>
            <w:vAlign w:val="center"/>
          </w:tcPr>
          <w:p w14:paraId="2BEF38C6" w14:textId="77777777" w:rsidR="00B44BB2" w:rsidRPr="00ED2354" w:rsidRDefault="00B44BB2" w:rsidP="005E6A1E">
            <w:pPr>
              <w:jc w:val="center"/>
              <w:rPr>
                <w:szCs w:val="20"/>
              </w:rPr>
            </w:pPr>
            <w:r w:rsidRPr="00ED2354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ED2354">
              <w:rPr>
                <w:szCs w:val="20"/>
              </w:rPr>
              <w:instrText xml:space="preserve"> FORMTEXT </w:instrText>
            </w:r>
            <w:r w:rsidRPr="00ED2354">
              <w:rPr>
                <w:szCs w:val="20"/>
              </w:rPr>
            </w:r>
            <w:r w:rsidRPr="00ED2354">
              <w:rPr>
                <w:szCs w:val="20"/>
              </w:rPr>
              <w:fldChar w:fldCharType="separate"/>
            </w:r>
            <w:r w:rsidRPr="00ED2354">
              <w:rPr>
                <w:noProof/>
                <w:szCs w:val="20"/>
              </w:rPr>
              <w:t> </w:t>
            </w:r>
            <w:r w:rsidRPr="00ED2354">
              <w:rPr>
                <w:noProof/>
                <w:szCs w:val="20"/>
              </w:rPr>
              <w:t> </w:t>
            </w:r>
            <w:r w:rsidRPr="00ED2354">
              <w:rPr>
                <w:szCs w:val="20"/>
              </w:rPr>
              <w:fldChar w:fldCharType="end"/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61D036" w14:textId="77777777" w:rsidR="00B44BB2" w:rsidRPr="00ED2354" w:rsidRDefault="00B44BB2" w:rsidP="005E6A1E">
            <w:pPr>
              <w:jc w:val="center"/>
              <w:rPr>
                <w:szCs w:val="20"/>
              </w:rPr>
            </w:pPr>
            <w:r w:rsidRPr="00ED2354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ED2354">
              <w:rPr>
                <w:szCs w:val="20"/>
              </w:rPr>
              <w:instrText xml:space="preserve"> FORMTEXT </w:instrText>
            </w:r>
            <w:r w:rsidRPr="00ED2354">
              <w:rPr>
                <w:szCs w:val="20"/>
              </w:rPr>
            </w:r>
            <w:r w:rsidRPr="00ED2354">
              <w:rPr>
                <w:szCs w:val="20"/>
              </w:rPr>
              <w:fldChar w:fldCharType="separate"/>
            </w:r>
            <w:r w:rsidRPr="00ED2354">
              <w:rPr>
                <w:noProof/>
                <w:szCs w:val="20"/>
              </w:rPr>
              <w:t> </w:t>
            </w:r>
            <w:r w:rsidRPr="00ED2354">
              <w:rPr>
                <w:noProof/>
                <w:szCs w:val="20"/>
              </w:rPr>
              <w:t> </w:t>
            </w:r>
            <w:r w:rsidRPr="00ED2354">
              <w:rPr>
                <w:noProof/>
                <w:szCs w:val="20"/>
              </w:rPr>
              <w:t> </w:t>
            </w:r>
            <w:r w:rsidRPr="00ED2354">
              <w:rPr>
                <w:noProof/>
                <w:szCs w:val="20"/>
              </w:rPr>
              <w:t> </w:t>
            </w:r>
            <w:r w:rsidRPr="00ED2354">
              <w:rPr>
                <w:szCs w:val="20"/>
              </w:rPr>
              <w:fldChar w:fldCharType="end"/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A7D57A6" w14:textId="77777777" w:rsidR="00B44BB2" w:rsidRPr="00700772" w:rsidRDefault="00B44BB2" w:rsidP="005E6A1E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                Gender</w:t>
            </w:r>
            <w:r>
              <w:t xml:space="preserve">:    </w:t>
            </w:r>
            <w:r>
              <w:rPr>
                <w:rFonts w:cs="Arial"/>
                <w:szCs w:val="20"/>
              </w:rPr>
              <w:t xml:space="preserve">Male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22149A">
              <w:fldChar w:fldCharType="separate"/>
            </w:r>
            <w:r>
              <w:fldChar w:fldCharType="end"/>
            </w:r>
            <w:r>
              <w:rPr>
                <w:rFonts w:cs="Arial"/>
                <w:szCs w:val="20"/>
              </w:rPr>
              <w:t xml:space="preserve">       Female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22149A">
              <w:fldChar w:fldCharType="separate"/>
            </w:r>
            <w:r>
              <w:fldChar w:fldCharType="end"/>
            </w:r>
          </w:p>
        </w:tc>
      </w:tr>
    </w:tbl>
    <w:p w14:paraId="5CC2C3BF" w14:textId="77777777" w:rsidR="00B44BB2" w:rsidRDefault="00B44BB2" w:rsidP="0048280E">
      <w:pPr>
        <w:spacing w:line="60" w:lineRule="exact"/>
        <w:rPr>
          <w:szCs w:val="20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6"/>
        <w:gridCol w:w="3935"/>
        <w:gridCol w:w="1559"/>
        <w:gridCol w:w="2552"/>
      </w:tblGrid>
      <w:tr w:rsidR="00C93271" w:rsidRPr="00636352" w14:paraId="6C83FBE9" w14:textId="77777777" w:rsidTr="00362DCB">
        <w:trPr>
          <w:trHeight w:val="329"/>
        </w:trPr>
        <w:tc>
          <w:tcPr>
            <w:tcW w:w="1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DC59BE" w14:textId="77777777" w:rsidR="00C93271" w:rsidRPr="003071CC" w:rsidRDefault="00C93271" w:rsidP="002A12D4">
            <w:pPr>
              <w:rPr>
                <w:rFonts w:cs="Arial"/>
                <w:i/>
                <w:spacing w:val="-6"/>
                <w:szCs w:val="20"/>
              </w:rPr>
            </w:pPr>
            <w:r>
              <w:rPr>
                <w:rFonts w:cs="Arial"/>
                <w:spacing w:val="-6"/>
                <w:szCs w:val="20"/>
              </w:rPr>
              <w:t xml:space="preserve">  Country of birth</w:t>
            </w:r>
          </w:p>
        </w:tc>
        <w:tc>
          <w:tcPr>
            <w:tcW w:w="39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BA251" w14:textId="77777777" w:rsidR="00C93271" w:rsidRPr="005801B3" w:rsidRDefault="00C93271" w:rsidP="002A12D4">
            <w:pPr>
              <w:ind w:right="-7488"/>
              <w:rPr>
                <w:rFonts w:cs="Arial"/>
                <w:szCs w:val="20"/>
              </w:rPr>
            </w:pPr>
            <w:r>
              <w:rPr>
                <w:noProof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noProof/>
                <w:szCs w:val="20"/>
              </w:rPr>
              <w:instrText xml:space="preserve"> FORMTEXT </w:instrText>
            </w:r>
            <w:r>
              <w:rPr>
                <w:noProof/>
                <w:szCs w:val="20"/>
              </w:rPr>
            </w:r>
            <w:r>
              <w:rPr>
                <w:noProof/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3EE487" w14:textId="77777777" w:rsidR="00C93271" w:rsidRPr="00ED2354" w:rsidRDefault="00C93271" w:rsidP="002A12D4">
            <w:pPr>
              <w:jc w:val="right"/>
              <w:rPr>
                <w:szCs w:val="20"/>
              </w:rPr>
            </w:pPr>
            <w:r>
              <w:rPr>
                <w:rFonts w:cs="Arial"/>
                <w:szCs w:val="20"/>
              </w:rPr>
              <w:t>Marital status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1E67D" w14:textId="77777777" w:rsidR="00C93271" w:rsidRPr="00341489" w:rsidRDefault="00C93271" w:rsidP="002A12D4">
            <w:pPr>
              <w:ind w:right="-7488"/>
              <w:rPr>
                <w:szCs w:val="20"/>
              </w:rPr>
            </w:pPr>
            <w:r>
              <w:rPr>
                <w:noProof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noProof/>
                <w:szCs w:val="20"/>
              </w:rPr>
              <w:instrText xml:space="preserve"> FORMTEXT </w:instrText>
            </w:r>
            <w:r>
              <w:rPr>
                <w:noProof/>
                <w:szCs w:val="20"/>
              </w:rPr>
            </w:r>
            <w:r>
              <w:rPr>
                <w:noProof/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fldChar w:fldCharType="end"/>
            </w:r>
          </w:p>
        </w:tc>
      </w:tr>
    </w:tbl>
    <w:p w14:paraId="1E6403D3" w14:textId="77777777" w:rsidR="00B44BB2" w:rsidRDefault="00B44BB2" w:rsidP="00B44BB2">
      <w:pPr>
        <w:spacing w:line="60" w:lineRule="exact"/>
        <w:rPr>
          <w:szCs w:val="20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126"/>
        <w:gridCol w:w="3686"/>
        <w:gridCol w:w="1843"/>
      </w:tblGrid>
      <w:tr w:rsidR="00C215F0" w:rsidRPr="00636352" w14:paraId="57826257" w14:textId="77777777" w:rsidTr="00C46C4C">
        <w:trPr>
          <w:trHeight w:val="329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F36886" w14:textId="77777777" w:rsidR="00C215F0" w:rsidRPr="003071CC" w:rsidRDefault="00C215F0" w:rsidP="00C215F0">
            <w:pPr>
              <w:rPr>
                <w:rFonts w:cs="Arial"/>
                <w:i/>
                <w:spacing w:val="-6"/>
                <w:szCs w:val="20"/>
              </w:rPr>
            </w:pPr>
            <w:r w:rsidRPr="003071CC">
              <w:rPr>
                <w:rFonts w:cs="Arial"/>
                <w:spacing w:val="-6"/>
                <w:szCs w:val="20"/>
              </w:rPr>
              <w:t xml:space="preserve">  Identification</w:t>
            </w:r>
            <w:r>
              <w:rPr>
                <w:rFonts w:cs="Arial"/>
                <w:spacing w:val="-6"/>
                <w:szCs w:val="20"/>
              </w:rPr>
              <w:t xml:space="preserve"> number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DE9B1" w14:textId="77777777" w:rsidR="00C215F0" w:rsidRPr="005801B3" w:rsidRDefault="00C215F0" w:rsidP="00C215F0">
            <w:pPr>
              <w:ind w:right="-7488"/>
              <w:rPr>
                <w:rFonts w:cs="Arial"/>
                <w:szCs w:val="20"/>
              </w:rPr>
            </w:pPr>
            <w:r>
              <w:rPr>
                <w:noProof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noProof/>
                <w:szCs w:val="20"/>
              </w:rPr>
              <w:instrText xml:space="preserve"> FORMTEXT </w:instrText>
            </w:r>
            <w:r>
              <w:rPr>
                <w:noProof/>
                <w:szCs w:val="20"/>
              </w:rPr>
            </w:r>
            <w:r>
              <w:rPr>
                <w:noProof/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fldChar w:fldCharType="end"/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B25D0" w14:textId="77777777" w:rsidR="00C215F0" w:rsidRPr="008A4562" w:rsidRDefault="008A4562" w:rsidP="00C215F0">
            <w:pPr>
              <w:rPr>
                <w:rFonts w:cs="Arial"/>
                <w:i/>
                <w:spacing w:val="-14"/>
                <w:szCs w:val="20"/>
                <w:lang w:val="en-US"/>
              </w:rPr>
            </w:pPr>
            <w:r>
              <w:rPr>
                <w:rFonts w:cs="Arial"/>
                <w:spacing w:val="-14"/>
                <w:szCs w:val="20"/>
                <w:lang w:val="en-US"/>
              </w:rPr>
              <w:t xml:space="preserve"> </w:t>
            </w:r>
            <w:r w:rsidR="00C215F0" w:rsidRPr="008A4562">
              <w:rPr>
                <w:rFonts w:cs="Arial"/>
                <w:spacing w:val="-14"/>
                <w:szCs w:val="20"/>
                <w:lang w:val="en-US"/>
              </w:rPr>
              <w:t>Identification document (Passport, other doc.)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64F71" w14:textId="77777777" w:rsidR="00C215F0" w:rsidRPr="005801B3" w:rsidRDefault="00C215F0" w:rsidP="00C215F0">
            <w:pPr>
              <w:ind w:right="-7488"/>
              <w:rPr>
                <w:rFonts w:cs="Arial"/>
                <w:szCs w:val="20"/>
              </w:rPr>
            </w:pPr>
            <w:r>
              <w:rPr>
                <w:noProof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noProof/>
                <w:szCs w:val="20"/>
              </w:rPr>
              <w:instrText xml:space="preserve"> FORMTEXT </w:instrText>
            </w:r>
            <w:r>
              <w:rPr>
                <w:noProof/>
                <w:szCs w:val="20"/>
              </w:rPr>
            </w:r>
            <w:r>
              <w:rPr>
                <w:noProof/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fldChar w:fldCharType="end"/>
            </w:r>
          </w:p>
        </w:tc>
      </w:tr>
    </w:tbl>
    <w:p w14:paraId="4003779A" w14:textId="77777777" w:rsidR="00C46C4C" w:rsidRDefault="00C46C4C" w:rsidP="00B44BB2">
      <w:pPr>
        <w:spacing w:line="60" w:lineRule="exact"/>
        <w:rPr>
          <w:szCs w:val="20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709"/>
        <w:gridCol w:w="708"/>
        <w:gridCol w:w="993"/>
        <w:gridCol w:w="3118"/>
        <w:gridCol w:w="2552"/>
      </w:tblGrid>
      <w:tr w:rsidR="00C46C4C" w:rsidRPr="00341489" w14:paraId="4A28F5C1" w14:textId="77777777" w:rsidTr="00E02D97">
        <w:trPr>
          <w:trHeight w:val="329"/>
        </w:trPr>
        <w:tc>
          <w:tcPr>
            <w:tcW w:w="17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101A2C" w14:textId="77777777" w:rsidR="00C46C4C" w:rsidRPr="00C215F0" w:rsidRDefault="00C46C4C" w:rsidP="00C46C4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  </w:t>
            </w:r>
            <w:r w:rsidRPr="00C215F0">
              <w:rPr>
                <w:rFonts w:cs="Arial"/>
                <w:szCs w:val="20"/>
              </w:rPr>
              <w:t>Expiry date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8F1E8" w14:textId="77777777" w:rsidR="00C46C4C" w:rsidRPr="00341489" w:rsidRDefault="00C46C4C" w:rsidP="00C46C4C">
            <w:pPr>
              <w:ind w:right="-7488"/>
              <w:rPr>
                <w:szCs w:val="20"/>
              </w:rPr>
            </w:pPr>
            <w:r>
              <w:rPr>
                <w:noProof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noProof/>
                <w:szCs w:val="20"/>
              </w:rPr>
              <w:instrText xml:space="preserve"> FORMTEXT </w:instrText>
            </w:r>
            <w:r>
              <w:rPr>
                <w:noProof/>
                <w:szCs w:val="20"/>
              </w:rPr>
            </w:r>
            <w:r>
              <w:rPr>
                <w:noProof/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fldChar w:fldCharType="end"/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54F04" w14:textId="77777777" w:rsidR="00C46C4C" w:rsidRPr="00341489" w:rsidRDefault="00C46C4C" w:rsidP="00C46C4C">
            <w:pPr>
              <w:ind w:right="-7488"/>
              <w:rPr>
                <w:szCs w:val="20"/>
              </w:rPr>
            </w:pPr>
            <w:r>
              <w:rPr>
                <w:noProof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noProof/>
                <w:szCs w:val="20"/>
              </w:rPr>
              <w:instrText xml:space="preserve"> FORMTEXT </w:instrText>
            </w:r>
            <w:r>
              <w:rPr>
                <w:noProof/>
                <w:szCs w:val="20"/>
              </w:rPr>
            </w:r>
            <w:r>
              <w:rPr>
                <w:noProof/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fldChar w:fldCharType="end"/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4F7FC" w14:textId="77777777" w:rsidR="00C46C4C" w:rsidRPr="00341489" w:rsidRDefault="00C46C4C" w:rsidP="00C46C4C">
            <w:pPr>
              <w:ind w:right="-7488"/>
              <w:rPr>
                <w:szCs w:val="20"/>
              </w:rPr>
            </w:pPr>
            <w:r>
              <w:rPr>
                <w:noProof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noProof/>
                <w:szCs w:val="20"/>
              </w:rPr>
              <w:instrText xml:space="preserve"> FORMTEXT </w:instrText>
            </w:r>
            <w:r>
              <w:rPr>
                <w:noProof/>
                <w:szCs w:val="20"/>
              </w:rPr>
            </w:r>
            <w:r>
              <w:rPr>
                <w:noProof/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fldChar w:fldCharType="end"/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A6CD7" w14:textId="77777777" w:rsidR="00C46C4C" w:rsidRPr="00ED2354" w:rsidRDefault="00C46C4C" w:rsidP="00C46C4C">
            <w:pPr>
              <w:jc w:val="right"/>
              <w:rPr>
                <w:szCs w:val="20"/>
              </w:rPr>
            </w:pPr>
            <w:r>
              <w:rPr>
                <w:rFonts w:cs="Arial"/>
                <w:szCs w:val="20"/>
              </w:rPr>
              <w:t>Tax number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E5C55" w14:textId="77777777" w:rsidR="00C46C4C" w:rsidRPr="00341489" w:rsidRDefault="00C46C4C" w:rsidP="00C46C4C">
            <w:pPr>
              <w:ind w:right="-7488"/>
              <w:rPr>
                <w:szCs w:val="20"/>
              </w:rPr>
            </w:pPr>
            <w:r>
              <w:rPr>
                <w:noProof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noProof/>
                <w:szCs w:val="20"/>
              </w:rPr>
              <w:instrText xml:space="preserve"> FORMTEXT </w:instrText>
            </w:r>
            <w:r>
              <w:rPr>
                <w:noProof/>
                <w:szCs w:val="20"/>
              </w:rPr>
            </w:r>
            <w:r>
              <w:rPr>
                <w:noProof/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fldChar w:fldCharType="end"/>
            </w:r>
          </w:p>
        </w:tc>
      </w:tr>
    </w:tbl>
    <w:p w14:paraId="2068D4E4" w14:textId="77777777" w:rsidR="00C215F0" w:rsidRPr="00620414" w:rsidRDefault="00C215F0" w:rsidP="00B44BB2">
      <w:pPr>
        <w:spacing w:line="60" w:lineRule="exact"/>
        <w:rPr>
          <w:szCs w:val="20"/>
        </w:rPr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8"/>
        <w:gridCol w:w="8080"/>
      </w:tblGrid>
      <w:tr w:rsidR="00B44BB2" w:rsidRPr="00ED2354" w14:paraId="24360428" w14:textId="77777777" w:rsidTr="005E6A1E">
        <w:trPr>
          <w:trHeight w:val="329"/>
        </w:trPr>
        <w:tc>
          <w:tcPr>
            <w:tcW w:w="1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BBF841" w14:textId="77777777" w:rsidR="00B44BB2" w:rsidRPr="000D0684" w:rsidRDefault="00B44BB2" w:rsidP="005E6A1E">
            <w:pPr>
              <w:rPr>
                <w:rFonts w:cs="Arial"/>
                <w:i/>
                <w:szCs w:val="20"/>
              </w:rPr>
            </w:pPr>
            <w:r>
              <w:rPr>
                <w:rFonts w:cs="Arial"/>
                <w:szCs w:val="20"/>
              </w:rPr>
              <w:t>Address</w:t>
            </w:r>
          </w:p>
        </w:tc>
        <w:tc>
          <w:tcPr>
            <w:tcW w:w="8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FD61D" w14:textId="77777777" w:rsidR="00B44BB2" w:rsidRPr="00ED2354" w:rsidRDefault="00B44BB2" w:rsidP="005E6A1E">
            <w:pPr>
              <w:ind w:right="-7488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</w:tbl>
    <w:p w14:paraId="474A427B" w14:textId="77777777" w:rsidR="00B44BB2" w:rsidRDefault="00B44BB2" w:rsidP="00B44BB2">
      <w:pPr>
        <w:spacing w:line="60" w:lineRule="exact"/>
        <w:rPr>
          <w:sz w:val="2"/>
          <w:szCs w:val="2"/>
        </w:rPr>
      </w:pPr>
    </w:p>
    <w:tbl>
      <w:tblPr>
        <w:tblpPr w:leftFromText="141" w:rightFromText="141" w:vertAnchor="text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589"/>
        <w:gridCol w:w="284"/>
        <w:gridCol w:w="850"/>
        <w:gridCol w:w="4356"/>
      </w:tblGrid>
      <w:tr w:rsidR="00B44BB2" w:rsidRPr="00ED2354" w14:paraId="6ACC7914" w14:textId="77777777" w:rsidTr="00362DCB">
        <w:trPr>
          <w:trHeight w:val="329"/>
        </w:trPr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E53B42" w14:textId="77777777" w:rsidR="00B44BB2" w:rsidRPr="00700772" w:rsidRDefault="00B44BB2" w:rsidP="00362DCB">
            <w:pPr>
              <w:ind w:left="-105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Postal Code</w:t>
            </w:r>
          </w:p>
        </w:tc>
        <w:tc>
          <w:tcPr>
            <w:tcW w:w="258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F0CE6" w14:textId="77777777" w:rsidR="00B44BB2" w:rsidRPr="00ED2354" w:rsidRDefault="00B44BB2" w:rsidP="005E6A1E">
            <w:pPr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93E96B0" w14:textId="77777777" w:rsidR="00B44BB2" w:rsidRPr="00ED2354" w:rsidRDefault="00B44BB2" w:rsidP="005E6A1E">
            <w:pPr>
              <w:jc w:val="center"/>
              <w:rPr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27D48C" w14:textId="77777777" w:rsidR="00B44BB2" w:rsidRPr="005E3561" w:rsidRDefault="00B44BB2" w:rsidP="005E3561">
            <w:pPr>
              <w:jc w:val="right"/>
              <w:rPr>
                <w:rFonts w:cs="Arial"/>
                <w:szCs w:val="20"/>
              </w:rPr>
            </w:pPr>
            <w:r w:rsidRPr="005E3561">
              <w:rPr>
                <w:rFonts w:cs="Arial"/>
                <w:szCs w:val="20"/>
              </w:rPr>
              <w:t>City</w:t>
            </w:r>
          </w:p>
        </w:tc>
        <w:tc>
          <w:tcPr>
            <w:tcW w:w="4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1ED62" w14:textId="77777777" w:rsidR="00B44BB2" w:rsidRPr="00ED2354" w:rsidRDefault="00B44BB2" w:rsidP="005E6A1E">
            <w:pPr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</w:tbl>
    <w:p w14:paraId="414DE21C" w14:textId="77777777" w:rsidR="00B44BB2" w:rsidRDefault="00B44BB2" w:rsidP="00B44BB2">
      <w:pPr>
        <w:rPr>
          <w:sz w:val="2"/>
          <w:szCs w:val="2"/>
        </w:rPr>
      </w:pPr>
    </w:p>
    <w:p w14:paraId="63E83119" w14:textId="77777777" w:rsidR="00B44BB2" w:rsidRDefault="00B44BB2" w:rsidP="00B44BB2">
      <w:pPr>
        <w:rPr>
          <w:sz w:val="2"/>
          <w:szCs w:val="2"/>
        </w:rPr>
      </w:pPr>
    </w:p>
    <w:p w14:paraId="5DB07F9F" w14:textId="77777777" w:rsidR="00B44BB2" w:rsidRDefault="00B44BB2" w:rsidP="00B44BB2">
      <w:pPr>
        <w:rPr>
          <w:sz w:val="2"/>
          <w:szCs w:val="2"/>
        </w:rPr>
      </w:pPr>
    </w:p>
    <w:p w14:paraId="571CD40C" w14:textId="77777777" w:rsidR="00B44BB2" w:rsidRDefault="00B44BB2" w:rsidP="00B44BB2">
      <w:pPr>
        <w:rPr>
          <w:sz w:val="2"/>
          <w:szCs w:val="2"/>
        </w:rPr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3983"/>
        <w:gridCol w:w="1829"/>
        <w:gridCol w:w="2977"/>
      </w:tblGrid>
      <w:tr w:rsidR="00B44BB2" w:rsidRPr="00ED2354" w14:paraId="114BF104" w14:textId="77777777" w:rsidTr="005E6A1E">
        <w:trPr>
          <w:trHeight w:val="329"/>
        </w:trPr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FFAFAC" w14:textId="77777777" w:rsidR="00B44BB2" w:rsidRPr="005801B3" w:rsidRDefault="00B44BB2" w:rsidP="005E6A1E">
            <w:pPr>
              <w:rPr>
                <w:rFonts w:cs="Arial"/>
                <w:szCs w:val="20"/>
              </w:rPr>
            </w:pPr>
            <w:r w:rsidRPr="00830B86">
              <w:rPr>
                <w:rFonts w:cs="Arial"/>
                <w:spacing w:val="-6"/>
                <w:szCs w:val="20"/>
              </w:rPr>
              <w:t>Country</w:t>
            </w:r>
          </w:p>
        </w:tc>
        <w:tc>
          <w:tcPr>
            <w:tcW w:w="39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30EC1" w14:textId="77777777" w:rsidR="00B44BB2" w:rsidRPr="00ED2354" w:rsidRDefault="00B44BB2" w:rsidP="005E6A1E">
            <w:pPr>
              <w:ind w:right="-7488"/>
              <w:rPr>
                <w:szCs w:val="20"/>
              </w:rPr>
            </w:pPr>
            <w:r w:rsidRPr="00ED2354">
              <w:rPr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ED2354">
              <w:rPr>
                <w:szCs w:val="20"/>
              </w:rPr>
              <w:instrText xml:space="preserve"> FORMTEXT </w:instrText>
            </w:r>
            <w:r w:rsidRPr="00ED2354">
              <w:rPr>
                <w:szCs w:val="20"/>
              </w:rPr>
            </w:r>
            <w:r w:rsidRPr="00ED2354">
              <w:rPr>
                <w:szCs w:val="20"/>
              </w:rPr>
              <w:fldChar w:fldCharType="separate"/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fldChar w:fldCharType="end"/>
            </w: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A07EF" w14:textId="77777777" w:rsidR="00B44BB2" w:rsidRPr="005801B3" w:rsidRDefault="00B44BB2" w:rsidP="005E3561">
            <w:pPr>
              <w:jc w:val="right"/>
              <w:rPr>
                <w:rFonts w:cs="Arial"/>
                <w:szCs w:val="20"/>
              </w:rPr>
            </w:pPr>
            <w:r w:rsidRPr="005E3561">
              <w:rPr>
                <w:rFonts w:cs="Arial"/>
                <w:szCs w:val="20"/>
              </w:rPr>
              <w:t>Phone Number</w:t>
            </w:r>
          </w:p>
        </w:tc>
        <w:tc>
          <w:tcPr>
            <w:tcW w:w="2977" w:type="dxa"/>
            <w:tcBorders>
              <w:left w:val="single" w:sz="4" w:space="0" w:color="auto"/>
            </w:tcBorders>
            <w:vAlign w:val="center"/>
          </w:tcPr>
          <w:p w14:paraId="57EF458C" w14:textId="77777777" w:rsidR="00B44BB2" w:rsidRPr="00ED2354" w:rsidRDefault="00B44BB2" w:rsidP="005E6A1E">
            <w:pPr>
              <w:ind w:right="-7488"/>
              <w:rPr>
                <w:szCs w:val="20"/>
              </w:rPr>
            </w:pPr>
            <w:r w:rsidRPr="00ED2354">
              <w:rPr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ED2354">
              <w:rPr>
                <w:szCs w:val="20"/>
              </w:rPr>
              <w:instrText xml:space="preserve"> FORMTEXT </w:instrText>
            </w:r>
            <w:r w:rsidRPr="00ED2354">
              <w:rPr>
                <w:szCs w:val="20"/>
              </w:rPr>
            </w:r>
            <w:r w:rsidRPr="00ED2354">
              <w:rPr>
                <w:szCs w:val="20"/>
              </w:rPr>
              <w:fldChar w:fldCharType="separate"/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fldChar w:fldCharType="end"/>
            </w:r>
          </w:p>
        </w:tc>
      </w:tr>
    </w:tbl>
    <w:p w14:paraId="2969E22C" w14:textId="77777777" w:rsidR="00B44BB2" w:rsidRDefault="00B44BB2" w:rsidP="00B44BB2">
      <w:pPr>
        <w:spacing w:line="60" w:lineRule="exact"/>
        <w:rPr>
          <w:rFonts w:cs="Arial"/>
          <w:lang w:val="en-US"/>
        </w:rPr>
      </w:pPr>
    </w:p>
    <w:p w14:paraId="5E1682E8" w14:textId="77777777" w:rsidR="00B44BB2" w:rsidRPr="00043607" w:rsidRDefault="00B44BB2" w:rsidP="00B44BB2">
      <w:pPr>
        <w:spacing w:line="60" w:lineRule="exact"/>
        <w:rPr>
          <w:rFonts w:cs="Arial"/>
          <w:lang w:val="en-US"/>
        </w:rPr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8789"/>
      </w:tblGrid>
      <w:tr w:rsidR="009F29B9" w:rsidRPr="00B44BB2" w14:paraId="1A1A3E0D" w14:textId="77777777" w:rsidTr="0048280E">
        <w:trPr>
          <w:trHeight w:val="279"/>
        </w:trPr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A8DEB7" w14:textId="77777777" w:rsidR="009F29B9" w:rsidRPr="000D0684" w:rsidRDefault="009F29B9" w:rsidP="005E6A1E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Email </w:t>
            </w:r>
          </w:p>
          <w:p w14:paraId="0974E38E" w14:textId="77777777" w:rsidR="009F29B9" w:rsidRPr="000D0684" w:rsidRDefault="009F29B9" w:rsidP="005E6A1E">
            <w:pPr>
              <w:rPr>
                <w:rFonts w:cs="Arial"/>
                <w:i/>
                <w:szCs w:val="20"/>
              </w:rPr>
            </w:pPr>
          </w:p>
        </w:tc>
        <w:tc>
          <w:tcPr>
            <w:tcW w:w="8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A8697" w14:textId="77777777" w:rsidR="009F29B9" w:rsidRPr="006A05B4" w:rsidRDefault="009F29B9" w:rsidP="005E6A1E">
            <w:pPr>
              <w:rPr>
                <w:szCs w:val="20"/>
              </w:rPr>
            </w:pPr>
            <w:r w:rsidRPr="000D0684">
              <w:rPr>
                <w:rFonts w:cs="Arial"/>
                <w:szCs w:val="20"/>
              </w:rPr>
              <w:t xml:space="preserve"> </w:t>
            </w:r>
            <w:bookmarkStart w:id="2" w:name="Text2"/>
            <w:r>
              <w:rPr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bookmarkEnd w:id="2"/>
            <w:r w:rsidRPr="006A05B4">
              <w:rPr>
                <w:szCs w:val="20"/>
              </w:rPr>
              <w:t xml:space="preserve"> </w:t>
            </w:r>
          </w:p>
        </w:tc>
      </w:tr>
    </w:tbl>
    <w:p w14:paraId="7BCB417A" w14:textId="77777777" w:rsidR="00B44BB2" w:rsidRDefault="00B44BB2" w:rsidP="00B44BB2">
      <w:pPr>
        <w:rPr>
          <w:sz w:val="4"/>
          <w:szCs w:val="4"/>
          <w:lang w:val="en-US"/>
        </w:rPr>
      </w:pPr>
    </w:p>
    <w:p w14:paraId="3F9BCD79" w14:textId="77777777" w:rsidR="00B44BB2" w:rsidRDefault="00B44BB2" w:rsidP="00B44BB2">
      <w:pPr>
        <w:rPr>
          <w:sz w:val="4"/>
          <w:szCs w:val="4"/>
          <w:lang w:val="en-US"/>
        </w:rPr>
      </w:pPr>
    </w:p>
    <w:p w14:paraId="57266104" w14:textId="77777777" w:rsidR="00B44BB2" w:rsidRDefault="009F29B9" w:rsidP="002A12D4">
      <w:pPr>
        <w:shd w:val="clear" w:color="auto" w:fill="F2F2F2"/>
        <w:rPr>
          <w:sz w:val="4"/>
          <w:szCs w:val="4"/>
          <w:lang w:val="en-US"/>
        </w:rPr>
      </w:pPr>
      <w:r w:rsidRPr="00BC0C6B">
        <w:rPr>
          <w:rFonts w:ascii="Tahoma" w:hAnsi="Tahoma" w:cs="Tahoma"/>
          <w:color w:val="000000"/>
          <w:sz w:val="16"/>
          <w:szCs w:val="16"/>
          <w:lang w:val="en-GB"/>
        </w:rPr>
        <w:t>Please make sure your email address is spelled correctly and is active as it will be used to all communications during the application process</w:t>
      </w:r>
    </w:p>
    <w:p w14:paraId="7664A9EC" w14:textId="77777777" w:rsidR="00B44BB2" w:rsidRDefault="00B44BB2" w:rsidP="00B44BB2">
      <w:pPr>
        <w:rPr>
          <w:sz w:val="4"/>
          <w:szCs w:val="4"/>
          <w:lang w:val="en-US"/>
        </w:rPr>
      </w:pPr>
    </w:p>
    <w:p w14:paraId="0ED7A9EA" w14:textId="77777777" w:rsidR="00B44BB2" w:rsidRDefault="00B44BB2" w:rsidP="00B44BB2">
      <w:pPr>
        <w:rPr>
          <w:sz w:val="4"/>
          <w:szCs w:val="4"/>
          <w:lang w:val="en-US"/>
        </w:rPr>
      </w:pPr>
    </w:p>
    <w:p w14:paraId="029E2E22" w14:textId="77777777" w:rsidR="00B44BB2" w:rsidRDefault="00B44BB2" w:rsidP="00B44BB2">
      <w:pPr>
        <w:rPr>
          <w:sz w:val="4"/>
          <w:szCs w:val="4"/>
          <w:lang w:val="en-US"/>
        </w:rPr>
      </w:pPr>
    </w:p>
    <w:p w14:paraId="095C83B4" w14:textId="77777777" w:rsidR="00B44BB2" w:rsidRDefault="00B44BB2" w:rsidP="00B44BB2">
      <w:pPr>
        <w:rPr>
          <w:sz w:val="4"/>
          <w:szCs w:val="4"/>
          <w:lang w:val="en-US"/>
        </w:rPr>
      </w:pPr>
    </w:p>
    <w:p w14:paraId="3D355075" w14:textId="77777777" w:rsidR="00B44BB2" w:rsidRDefault="00B44BB2" w:rsidP="00B44BB2">
      <w:pPr>
        <w:rPr>
          <w:sz w:val="4"/>
          <w:szCs w:val="4"/>
          <w:lang w:val="en-US"/>
        </w:rPr>
      </w:pPr>
    </w:p>
    <w:p w14:paraId="415C6E96" w14:textId="77777777" w:rsidR="00B44BB2" w:rsidRDefault="00B44BB2" w:rsidP="00B44BB2">
      <w:pPr>
        <w:rPr>
          <w:sz w:val="4"/>
          <w:szCs w:val="4"/>
          <w:lang w:val="en-US"/>
        </w:rPr>
      </w:pPr>
    </w:p>
    <w:p w14:paraId="120B5619" w14:textId="77777777" w:rsidR="00B44BB2" w:rsidRDefault="00B44BB2" w:rsidP="00B44BB2">
      <w:pPr>
        <w:rPr>
          <w:sz w:val="4"/>
          <w:szCs w:val="4"/>
          <w:lang w:val="en-US"/>
        </w:rPr>
      </w:pPr>
    </w:p>
    <w:p w14:paraId="57F2BC3F" w14:textId="77777777" w:rsidR="00B44BB2" w:rsidRDefault="00B44BB2" w:rsidP="00B44BB2">
      <w:pPr>
        <w:rPr>
          <w:sz w:val="4"/>
          <w:szCs w:val="4"/>
          <w:lang w:val="en-US"/>
        </w:rPr>
      </w:pPr>
    </w:p>
    <w:p w14:paraId="162C9B73" w14:textId="77777777" w:rsidR="00B44BB2" w:rsidRDefault="00B44BB2" w:rsidP="00B44BB2">
      <w:pPr>
        <w:rPr>
          <w:sz w:val="4"/>
          <w:szCs w:val="4"/>
          <w:lang w:val="en-US"/>
        </w:rPr>
      </w:pPr>
    </w:p>
    <w:p w14:paraId="48544718" w14:textId="77777777" w:rsidR="00B44BB2" w:rsidRDefault="00B44BB2" w:rsidP="00B44BB2">
      <w:pPr>
        <w:rPr>
          <w:sz w:val="4"/>
          <w:szCs w:val="4"/>
          <w:lang w:val="en-US"/>
        </w:rPr>
      </w:pPr>
    </w:p>
    <w:p w14:paraId="64384606" w14:textId="77777777" w:rsidR="00B44BB2" w:rsidRDefault="00B44BB2" w:rsidP="00B44BB2">
      <w:pPr>
        <w:rPr>
          <w:sz w:val="4"/>
          <w:szCs w:val="4"/>
          <w:lang w:val="en-US"/>
        </w:rPr>
      </w:pPr>
    </w:p>
    <w:p w14:paraId="5DE33A01" w14:textId="77777777" w:rsidR="00B44BB2" w:rsidRPr="00493113" w:rsidRDefault="00B44BB2" w:rsidP="00B44BB2">
      <w:pPr>
        <w:pStyle w:val="Cabealho"/>
        <w:shd w:val="clear" w:color="auto" w:fill="F2F2F2"/>
        <w:rPr>
          <w:rFonts w:cs="Arial"/>
          <w:b/>
          <w:sz w:val="24"/>
          <w:lang w:val="en-US"/>
        </w:rPr>
      </w:pPr>
      <w:r w:rsidRPr="00493113">
        <w:rPr>
          <w:rFonts w:cs="Arial"/>
          <w:b/>
          <w:sz w:val="24"/>
          <w:lang w:val="en-US"/>
        </w:rPr>
        <w:t>CURRENT SITUATION</w:t>
      </w:r>
    </w:p>
    <w:p w14:paraId="713532CB" w14:textId="77777777" w:rsidR="00B44BB2" w:rsidRDefault="00B44BB2" w:rsidP="00B44BB2">
      <w:pPr>
        <w:spacing w:line="100" w:lineRule="exact"/>
        <w:rPr>
          <w:sz w:val="4"/>
          <w:szCs w:val="4"/>
          <w:lang w:val="en-US"/>
        </w:rPr>
      </w:pPr>
    </w:p>
    <w:p w14:paraId="20EA8E4F" w14:textId="77777777" w:rsidR="00B44BB2" w:rsidRPr="00BC0C6B" w:rsidRDefault="00B44BB2" w:rsidP="00B44BB2">
      <w:pPr>
        <w:spacing w:line="100" w:lineRule="exact"/>
        <w:rPr>
          <w:sz w:val="4"/>
          <w:szCs w:val="4"/>
          <w:lang w:val="en-US"/>
        </w:rPr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8364"/>
      </w:tblGrid>
      <w:tr w:rsidR="00B44BB2" w:rsidRPr="000D0684" w14:paraId="590F768E" w14:textId="77777777" w:rsidTr="005E6A1E">
        <w:trPr>
          <w:trHeight w:val="329"/>
        </w:trPr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622A37" w14:textId="77777777" w:rsidR="00B44BB2" w:rsidRPr="005801B3" w:rsidRDefault="00B44BB2" w:rsidP="005E6A1E">
            <w:pPr>
              <w:rPr>
                <w:rFonts w:cs="Arial"/>
                <w:szCs w:val="20"/>
              </w:rPr>
            </w:pPr>
            <w:r w:rsidRPr="005801B3">
              <w:rPr>
                <w:rFonts w:cs="Arial"/>
                <w:szCs w:val="20"/>
              </w:rPr>
              <w:t>I</w:t>
            </w:r>
            <w:r>
              <w:rPr>
                <w:rFonts w:cs="Arial"/>
                <w:szCs w:val="20"/>
              </w:rPr>
              <w:t>nstitution</w:t>
            </w:r>
          </w:p>
        </w:tc>
        <w:tc>
          <w:tcPr>
            <w:tcW w:w="8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A5EB1" w14:textId="77777777" w:rsidR="00B44BB2" w:rsidRPr="00ED2354" w:rsidRDefault="00B44BB2" w:rsidP="005E6A1E">
            <w:pPr>
              <w:ind w:right="-7488"/>
              <w:rPr>
                <w:szCs w:val="20"/>
              </w:rPr>
            </w:pPr>
            <w:r w:rsidRPr="00ED2354">
              <w:rPr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ED2354">
              <w:rPr>
                <w:szCs w:val="20"/>
              </w:rPr>
              <w:instrText xml:space="preserve"> FORMTEXT </w:instrText>
            </w:r>
            <w:r w:rsidRPr="00ED2354">
              <w:rPr>
                <w:szCs w:val="20"/>
              </w:rPr>
            </w:r>
            <w:r w:rsidRPr="00ED2354">
              <w:rPr>
                <w:szCs w:val="20"/>
              </w:rPr>
              <w:fldChar w:fldCharType="separate"/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fldChar w:fldCharType="end"/>
            </w:r>
          </w:p>
        </w:tc>
      </w:tr>
    </w:tbl>
    <w:p w14:paraId="4143FFA6" w14:textId="77777777" w:rsidR="00B44BB2" w:rsidRDefault="00B44BB2" w:rsidP="00B44BB2">
      <w:pPr>
        <w:pStyle w:val="Cabealho"/>
        <w:spacing w:line="60" w:lineRule="exact"/>
        <w:rPr>
          <w:rFonts w:cs="Arial"/>
          <w:b/>
          <w:szCs w:val="20"/>
          <w:lang w:val="en-US"/>
        </w:rPr>
      </w:pPr>
    </w:p>
    <w:p w14:paraId="68B369E1" w14:textId="77777777" w:rsidR="00B44BB2" w:rsidRDefault="00B44BB2" w:rsidP="00B44BB2">
      <w:pPr>
        <w:pStyle w:val="Cabealho"/>
        <w:spacing w:line="60" w:lineRule="exact"/>
        <w:rPr>
          <w:rFonts w:cs="Arial"/>
          <w:b/>
          <w:szCs w:val="20"/>
          <w:lang w:val="en-US"/>
        </w:rPr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8364"/>
      </w:tblGrid>
      <w:tr w:rsidR="00B44BB2" w:rsidRPr="000D0684" w14:paraId="349F37CB" w14:textId="77777777" w:rsidTr="005E6A1E">
        <w:trPr>
          <w:trHeight w:val="329"/>
        </w:trPr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F1D021" w14:textId="77777777" w:rsidR="00B44BB2" w:rsidRPr="005801B3" w:rsidRDefault="00B44BB2" w:rsidP="005E6A1E">
            <w:pPr>
              <w:rPr>
                <w:rFonts w:cs="Arial"/>
                <w:szCs w:val="20"/>
              </w:rPr>
            </w:pPr>
            <w:r w:rsidRPr="005801B3">
              <w:rPr>
                <w:rFonts w:cs="Arial"/>
                <w:szCs w:val="20"/>
              </w:rPr>
              <w:t>Position</w:t>
            </w:r>
          </w:p>
        </w:tc>
        <w:tc>
          <w:tcPr>
            <w:tcW w:w="83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A5156" w14:textId="77777777" w:rsidR="00B44BB2" w:rsidRPr="00ED2354" w:rsidRDefault="00B44BB2" w:rsidP="005E6A1E">
            <w:pPr>
              <w:ind w:right="-7488"/>
              <w:rPr>
                <w:szCs w:val="20"/>
              </w:rPr>
            </w:pPr>
            <w:r w:rsidRPr="00ED2354">
              <w:rPr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"/>
                  </w:textInput>
                </w:ffData>
              </w:fldChar>
            </w:r>
            <w:r w:rsidRPr="00ED2354">
              <w:rPr>
                <w:szCs w:val="20"/>
              </w:rPr>
              <w:instrText xml:space="preserve"> FORMTEXT </w:instrText>
            </w:r>
            <w:r w:rsidRPr="00ED2354">
              <w:rPr>
                <w:szCs w:val="20"/>
              </w:rPr>
            </w:r>
            <w:r w:rsidRPr="00ED2354">
              <w:rPr>
                <w:szCs w:val="20"/>
              </w:rPr>
              <w:fldChar w:fldCharType="separate"/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t> </w:t>
            </w:r>
            <w:r w:rsidRPr="00ED2354">
              <w:rPr>
                <w:szCs w:val="20"/>
              </w:rPr>
              <w:fldChar w:fldCharType="end"/>
            </w:r>
          </w:p>
        </w:tc>
      </w:tr>
    </w:tbl>
    <w:p w14:paraId="5B2C41A2" w14:textId="50A8CBB9" w:rsidR="00B44BB2" w:rsidRDefault="007832F1" w:rsidP="00B44BB2">
      <w:pPr>
        <w:pStyle w:val="Cabealho"/>
        <w:rPr>
          <w:rFonts w:cs="Arial"/>
          <w:b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24E115F" wp14:editId="6EDA8838">
                <wp:simplePos x="0" y="0"/>
                <wp:positionH relativeFrom="page">
                  <wp:posOffset>600075</wp:posOffset>
                </wp:positionH>
                <wp:positionV relativeFrom="page">
                  <wp:posOffset>7467600</wp:posOffset>
                </wp:positionV>
                <wp:extent cx="113665" cy="2251075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665" cy="225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49A85A" w14:textId="29316E0D" w:rsidR="00B44BB2" w:rsidRPr="008D2AA7" w:rsidRDefault="00B44BB2" w:rsidP="00B44BB2">
                            <w:pPr>
                              <w:rPr>
                                <w:rFonts w:cs="Arial"/>
                                <w:color w:val="8080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color w:val="808080"/>
                                <w:sz w:val="16"/>
                                <w:szCs w:val="16"/>
                              </w:rPr>
                              <w:t>ID R1</w:t>
                            </w:r>
                            <w:r w:rsidR="009E2C3F">
                              <w:rPr>
                                <w:rFonts w:cs="Arial"/>
                                <w:b/>
                                <w:color w:val="808080"/>
                                <w:sz w:val="16"/>
                                <w:szCs w:val="16"/>
                              </w:rPr>
                              <w:t>2</w:t>
                            </w:r>
                            <w:r w:rsidRPr="008D2AA7">
                              <w:rPr>
                                <w:rFonts w:cs="Arial"/>
                                <w:color w:val="808080"/>
                                <w:sz w:val="16"/>
                                <w:szCs w:val="16"/>
                              </w:rPr>
                              <w:t xml:space="preserve"> | </w:t>
                            </w:r>
                            <w:r>
                              <w:rPr>
                                <w:rFonts w:cs="Arial"/>
                                <w:color w:val="808080"/>
                                <w:sz w:val="16"/>
                                <w:szCs w:val="16"/>
                              </w:rPr>
                              <w:t>V</w:t>
                            </w:r>
                            <w:r w:rsidR="00362DCB">
                              <w:rPr>
                                <w:rFonts w:cs="Arial"/>
                                <w:color w:val="808080"/>
                                <w:sz w:val="16"/>
                                <w:szCs w:val="16"/>
                              </w:rPr>
                              <w:t>4</w:t>
                            </w:r>
                            <w:r>
                              <w:rPr>
                                <w:rFonts w:cs="Arial"/>
                                <w:color w:val="808080"/>
                                <w:sz w:val="16"/>
                                <w:szCs w:val="16"/>
                              </w:rPr>
                              <w:t xml:space="preserve"> EN </w:t>
                            </w:r>
                            <w:r w:rsidRPr="008D2AA7">
                              <w:rPr>
                                <w:rFonts w:cs="Arial"/>
                                <w:color w:val="808080"/>
                                <w:sz w:val="16"/>
                                <w:szCs w:val="16"/>
                              </w:rPr>
                              <w:t>| 20</w:t>
                            </w:r>
                            <w:r w:rsidR="00362DCB">
                              <w:rPr>
                                <w:rFonts w:cs="Arial"/>
                                <w:color w:val="808080"/>
                                <w:sz w:val="16"/>
                                <w:szCs w:val="16"/>
                              </w:rPr>
                              <w:t>24.11.0</w:t>
                            </w:r>
                            <w:r w:rsidR="005C3B7F">
                              <w:rPr>
                                <w:rFonts w:cs="Arial"/>
                                <w:color w:val="808080"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4E115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7.25pt;margin-top:588pt;width:8.95pt;height:177.2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" stroked="f">
                <v:textbox style="layout-flow:vertical;mso-layout-flow-alt:bottom-to-top" inset="0,0,0,0">
                  <w:txbxContent>
                    <w:p w14:paraId="7D49A85A" w14:textId="29316E0D" w:rsidR="00B44BB2" w:rsidRPr="008D2AA7" w:rsidRDefault="00B44BB2" w:rsidP="00B44BB2">
                      <w:pPr>
                        <w:rPr>
                          <w:rFonts w:cs="Arial"/>
                          <w:color w:val="808080"/>
                          <w:sz w:val="16"/>
                          <w:szCs w:val="16"/>
                        </w:rPr>
                      </w:pPr>
                      <w:r>
                        <w:rPr>
                          <w:rFonts w:cs="Arial"/>
                          <w:b/>
                          <w:color w:val="808080"/>
                          <w:sz w:val="16"/>
                          <w:szCs w:val="16"/>
                        </w:rPr>
                        <w:t>ID R1</w:t>
                      </w:r>
                      <w:r w:rsidR="009E2C3F">
                        <w:rPr>
                          <w:rFonts w:cs="Arial"/>
                          <w:b/>
                          <w:color w:val="808080"/>
                          <w:sz w:val="16"/>
                          <w:szCs w:val="16"/>
                        </w:rPr>
                        <w:t>2</w:t>
                      </w:r>
                      <w:r w:rsidRPr="008D2AA7">
                        <w:rPr>
                          <w:rFonts w:cs="Arial"/>
                          <w:color w:val="808080"/>
                          <w:sz w:val="16"/>
                          <w:szCs w:val="16"/>
                        </w:rPr>
                        <w:t xml:space="preserve"> | </w:t>
                      </w:r>
                      <w:r>
                        <w:rPr>
                          <w:rFonts w:cs="Arial"/>
                          <w:color w:val="808080"/>
                          <w:sz w:val="16"/>
                          <w:szCs w:val="16"/>
                        </w:rPr>
                        <w:t>V</w:t>
                      </w:r>
                      <w:r w:rsidR="00362DCB">
                        <w:rPr>
                          <w:rFonts w:cs="Arial"/>
                          <w:color w:val="808080"/>
                          <w:sz w:val="16"/>
                          <w:szCs w:val="16"/>
                        </w:rPr>
                        <w:t>4</w:t>
                      </w:r>
                      <w:r>
                        <w:rPr>
                          <w:rFonts w:cs="Arial"/>
                          <w:color w:val="808080"/>
                          <w:sz w:val="16"/>
                          <w:szCs w:val="16"/>
                        </w:rPr>
                        <w:t xml:space="preserve"> EN </w:t>
                      </w:r>
                      <w:r w:rsidRPr="008D2AA7">
                        <w:rPr>
                          <w:rFonts w:cs="Arial"/>
                          <w:color w:val="808080"/>
                          <w:sz w:val="16"/>
                          <w:szCs w:val="16"/>
                        </w:rPr>
                        <w:t>| 20</w:t>
                      </w:r>
                      <w:r w:rsidR="00362DCB">
                        <w:rPr>
                          <w:rFonts w:cs="Arial"/>
                          <w:color w:val="808080"/>
                          <w:sz w:val="16"/>
                          <w:szCs w:val="16"/>
                        </w:rPr>
                        <w:t>24.11.0</w:t>
                      </w:r>
                      <w:r w:rsidR="005C3B7F">
                        <w:rPr>
                          <w:rFonts w:cs="Arial"/>
                          <w:color w:val="808080"/>
                          <w:sz w:val="16"/>
                          <w:szCs w:val="16"/>
                        </w:rPr>
                        <w:t>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BDECA5A" w14:textId="77777777" w:rsidR="00AD4B04" w:rsidRPr="00AD4B04" w:rsidRDefault="00AD4B04" w:rsidP="00E34AA9">
      <w:pPr>
        <w:rPr>
          <w:rFonts w:cs="Arial"/>
          <w:i/>
          <w:sz w:val="16"/>
          <w:szCs w:val="16"/>
          <w:lang w:val="en-US"/>
        </w:rPr>
      </w:pPr>
    </w:p>
    <w:sectPr w:rsidR="00AD4B04" w:rsidRPr="00AD4B04" w:rsidSect="0048280E">
      <w:footerReference w:type="default" r:id="rId7"/>
      <w:pgSz w:w="11906" w:h="16838"/>
      <w:pgMar w:top="539" w:right="707" w:bottom="1417" w:left="1701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AB9C5" w14:textId="77777777" w:rsidR="0022149A" w:rsidRDefault="0022149A">
      <w:r>
        <w:separator/>
      </w:r>
    </w:p>
  </w:endnote>
  <w:endnote w:type="continuationSeparator" w:id="0">
    <w:p w14:paraId="3CAEDA79" w14:textId="77777777" w:rsidR="0022149A" w:rsidRDefault="00221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rmal">
    <w:altName w:val="Times New Roman"/>
    <w:panose1 w:val="00000000000000000000"/>
    <w:charset w:val="00"/>
    <w:family w:val="roman"/>
    <w:notTrueType/>
    <w:pitch w:val="default"/>
    <w:sig w:usb0="06079CD3" w:usb1="00009716" w:usb2="00000000" w:usb3="00000000" w:csb0="00000001" w:csb1="009E370C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C3FB3" w14:textId="77777777" w:rsidR="00E94B28" w:rsidRDefault="00E94B28" w:rsidP="004F12D0">
    <w:pPr>
      <w:pStyle w:val="Rodap"/>
      <w:rPr>
        <w:rFonts w:cs="Arial"/>
        <w:sz w:val="16"/>
        <w:szCs w:val="16"/>
      </w:rPr>
    </w:pPr>
  </w:p>
  <w:p w14:paraId="3E64A0A7" w14:textId="77777777" w:rsidR="00E94B28" w:rsidRPr="004F12D0" w:rsidRDefault="00E94B28" w:rsidP="004F12D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B4D03" w14:textId="77777777" w:rsidR="0022149A" w:rsidRDefault="0022149A">
      <w:r>
        <w:separator/>
      </w:r>
    </w:p>
  </w:footnote>
  <w:footnote w:type="continuationSeparator" w:id="0">
    <w:p w14:paraId="75B268B1" w14:textId="77777777" w:rsidR="0022149A" w:rsidRDefault="002214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SdZny8d/cVYlkl1nQwDriiG54N3BKwUPxeRAXEALGVMP3n/ouuiysztrgcarqMh5UUKrpYybu6YwKGm1nknAvQ==" w:salt="vTk4B3JTLzZurO/Rel6xVg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2F1"/>
    <w:rsid w:val="000014ED"/>
    <w:rsid w:val="000276ED"/>
    <w:rsid w:val="000773E4"/>
    <w:rsid w:val="00084FB2"/>
    <w:rsid w:val="000A1DDF"/>
    <w:rsid w:val="000A76BA"/>
    <w:rsid w:val="000B1B67"/>
    <w:rsid w:val="000B43B7"/>
    <w:rsid w:val="000E0219"/>
    <w:rsid w:val="000E1D19"/>
    <w:rsid w:val="000E69D7"/>
    <w:rsid w:val="000F6AD9"/>
    <w:rsid w:val="00106F78"/>
    <w:rsid w:val="001137B8"/>
    <w:rsid w:val="00123596"/>
    <w:rsid w:val="00141F3E"/>
    <w:rsid w:val="00155A18"/>
    <w:rsid w:val="00156309"/>
    <w:rsid w:val="0016133E"/>
    <w:rsid w:val="001621FE"/>
    <w:rsid w:val="00164873"/>
    <w:rsid w:val="00185E1D"/>
    <w:rsid w:val="00196D68"/>
    <w:rsid w:val="001B41B3"/>
    <w:rsid w:val="001C2EA6"/>
    <w:rsid w:val="001D1CA0"/>
    <w:rsid w:val="0022149A"/>
    <w:rsid w:val="00246068"/>
    <w:rsid w:val="00267AC9"/>
    <w:rsid w:val="002743F0"/>
    <w:rsid w:val="00295ED6"/>
    <w:rsid w:val="00296BDD"/>
    <w:rsid w:val="002A12D4"/>
    <w:rsid w:val="002E0958"/>
    <w:rsid w:val="002F1248"/>
    <w:rsid w:val="003002CD"/>
    <w:rsid w:val="00300594"/>
    <w:rsid w:val="00313DAF"/>
    <w:rsid w:val="003502E6"/>
    <w:rsid w:val="00352FB4"/>
    <w:rsid w:val="00362DCB"/>
    <w:rsid w:val="003654D1"/>
    <w:rsid w:val="00366C5E"/>
    <w:rsid w:val="00376A2D"/>
    <w:rsid w:val="00377DB3"/>
    <w:rsid w:val="00384BA4"/>
    <w:rsid w:val="003A64D2"/>
    <w:rsid w:val="003B19F9"/>
    <w:rsid w:val="003B3D07"/>
    <w:rsid w:val="003C250E"/>
    <w:rsid w:val="004128CA"/>
    <w:rsid w:val="00422DA3"/>
    <w:rsid w:val="00433DDD"/>
    <w:rsid w:val="00450418"/>
    <w:rsid w:val="00456A86"/>
    <w:rsid w:val="00475374"/>
    <w:rsid w:val="00482739"/>
    <w:rsid w:val="0048280E"/>
    <w:rsid w:val="00493113"/>
    <w:rsid w:val="004A45D0"/>
    <w:rsid w:val="004B468C"/>
    <w:rsid w:val="004C1BFE"/>
    <w:rsid w:val="004F12D0"/>
    <w:rsid w:val="004F2C32"/>
    <w:rsid w:val="00501FF2"/>
    <w:rsid w:val="00506207"/>
    <w:rsid w:val="005316BE"/>
    <w:rsid w:val="00537DF9"/>
    <w:rsid w:val="00553266"/>
    <w:rsid w:val="005772FE"/>
    <w:rsid w:val="005B09CA"/>
    <w:rsid w:val="005C3B7F"/>
    <w:rsid w:val="005E0F69"/>
    <w:rsid w:val="005E3561"/>
    <w:rsid w:val="005E6A1E"/>
    <w:rsid w:val="006025CC"/>
    <w:rsid w:val="0062470C"/>
    <w:rsid w:val="006621DB"/>
    <w:rsid w:val="00665479"/>
    <w:rsid w:val="0068010D"/>
    <w:rsid w:val="006B1ABA"/>
    <w:rsid w:val="006B6B1E"/>
    <w:rsid w:val="006C56D9"/>
    <w:rsid w:val="006E241F"/>
    <w:rsid w:val="006E7E45"/>
    <w:rsid w:val="00715D1D"/>
    <w:rsid w:val="007319A3"/>
    <w:rsid w:val="007330A1"/>
    <w:rsid w:val="0077460A"/>
    <w:rsid w:val="007758A8"/>
    <w:rsid w:val="00777623"/>
    <w:rsid w:val="007832F1"/>
    <w:rsid w:val="00793F7D"/>
    <w:rsid w:val="007C3C2F"/>
    <w:rsid w:val="007C446F"/>
    <w:rsid w:val="007D0182"/>
    <w:rsid w:val="007D07A5"/>
    <w:rsid w:val="007D57DB"/>
    <w:rsid w:val="007E0BD2"/>
    <w:rsid w:val="008107EF"/>
    <w:rsid w:val="008216A2"/>
    <w:rsid w:val="00855CBF"/>
    <w:rsid w:val="008562DB"/>
    <w:rsid w:val="0086304E"/>
    <w:rsid w:val="00870E16"/>
    <w:rsid w:val="008A4562"/>
    <w:rsid w:val="008B0C3D"/>
    <w:rsid w:val="008B4E20"/>
    <w:rsid w:val="008C1EA6"/>
    <w:rsid w:val="008C49FB"/>
    <w:rsid w:val="008C4CF8"/>
    <w:rsid w:val="008D3115"/>
    <w:rsid w:val="00915317"/>
    <w:rsid w:val="00923BFF"/>
    <w:rsid w:val="00931636"/>
    <w:rsid w:val="00934EFE"/>
    <w:rsid w:val="00954EB9"/>
    <w:rsid w:val="0095740D"/>
    <w:rsid w:val="00984B2F"/>
    <w:rsid w:val="009937F1"/>
    <w:rsid w:val="009A0291"/>
    <w:rsid w:val="009A7762"/>
    <w:rsid w:val="009B180D"/>
    <w:rsid w:val="009D28F4"/>
    <w:rsid w:val="009E2C3F"/>
    <w:rsid w:val="009F1136"/>
    <w:rsid w:val="009F29B9"/>
    <w:rsid w:val="00A23C99"/>
    <w:rsid w:val="00A45B09"/>
    <w:rsid w:val="00A83507"/>
    <w:rsid w:val="00A94409"/>
    <w:rsid w:val="00AA12AF"/>
    <w:rsid w:val="00AB1E54"/>
    <w:rsid w:val="00AB28A6"/>
    <w:rsid w:val="00AB4140"/>
    <w:rsid w:val="00AD4735"/>
    <w:rsid w:val="00AD4B04"/>
    <w:rsid w:val="00AD6D14"/>
    <w:rsid w:val="00B04114"/>
    <w:rsid w:val="00B14AA8"/>
    <w:rsid w:val="00B16C78"/>
    <w:rsid w:val="00B16E67"/>
    <w:rsid w:val="00B206F5"/>
    <w:rsid w:val="00B2075D"/>
    <w:rsid w:val="00B241AF"/>
    <w:rsid w:val="00B25750"/>
    <w:rsid w:val="00B35918"/>
    <w:rsid w:val="00B44BB2"/>
    <w:rsid w:val="00B553B2"/>
    <w:rsid w:val="00B615A1"/>
    <w:rsid w:val="00B86C79"/>
    <w:rsid w:val="00BC05DD"/>
    <w:rsid w:val="00BC1A91"/>
    <w:rsid w:val="00BD3253"/>
    <w:rsid w:val="00C00B0D"/>
    <w:rsid w:val="00C215F0"/>
    <w:rsid w:val="00C22997"/>
    <w:rsid w:val="00C30434"/>
    <w:rsid w:val="00C46C4C"/>
    <w:rsid w:val="00C62631"/>
    <w:rsid w:val="00C721A4"/>
    <w:rsid w:val="00C7548A"/>
    <w:rsid w:val="00C87A6D"/>
    <w:rsid w:val="00C9018A"/>
    <w:rsid w:val="00C93271"/>
    <w:rsid w:val="00CA7BB2"/>
    <w:rsid w:val="00CB38C3"/>
    <w:rsid w:val="00CC313E"/>
    <w:rsid w:val="00CD240C"/>
    <w:rsid w:val="00CD3425"/>
    <w:rsid w:val="00CE02A4"/>
    <w:rsid w:val="00CE1964"/>
    <w:rsid w:val="00CF4B23"/>
    <w:rsid w:val="00D15541"/>
    <w:rsid w:val="00D25B27"/>
    <w:rsid w:val="00D32C20"/>
    <w:rsid w:val="00D6421E"/>
    <w:rsid w:val="00D86441"/>
    <w:rsid w:val="00D9335F"/>
    <w:rsid w:val="00DB65DB"/>
    <w:rsid w:val="00DC092B"/>
    <w:rsid w:val="00DC6679"/>
    <w:rsid w:val="00DD0110"/>
    <w:rsid w:val="00DD7999"/>
    <w:rsid w:val="00DE06AB"/>
    <w:rsid w:val="00DE17FD"/>
    <w:rsid w:val="00DE73D3"/>
    <w:rsid w:val="00DE7982"/>
    <w:rsid w:val="00E01C1D"/>
    <w:rsid w:val="00E02D97"/>
    <w:rsid w:val="00E05A0D"/>
    <w:rsid w:val="00E05DD9"/>
    <w:rsid w:val="00E13893"/>
    <w:rsid w:val="00E27219"/>
    <w:rsid w:val="00E34427"/>
    <w:rsid w:val="00E34AA9"/>
    <w:rsid w:val="00E41511"/>
    <w:rsid w:val="00E419BA"/>
    <w:rsid w:val="00E43DED"/>
    <w:rsid w:val="00E63919"/>
    <w:rsid w:val="00E7211A"/>
    <w:rsid w:val="00E751E7"/>
    <w:rsid w:val="00E81EF9"/>
    <w:rsid w:val="00E94B28"/>
    <w:rsid w:val="00EA3333"/>
    <w:rsid w:val="00EB08C1"/>
    <w:rsid w:val="00ED4103"/>
    <w:rsid w:val="00EE2529"/>
    <w:rsid w:val="00EF1D3C"/>
    <w:rsid w:val="00F06AD8"/>
    <w:rsid w:val="00F1137A"/>
    <w:rsid w:val="00F23AD2"/>
    <w:rsid w:val="00F57C91"/>
    <w:rsid w:val="00F634A5"/>
    <w:rsid w:val="00F7656B"/>
    <w:rsid w:val="00F83996"/>
    <w:rsid w:val="00F974F1"/>
    <w:rsid w:val="00FA48E3"/>
    <w:rsid w:val="00FA7D2B"/>
    <w:rsid w:val="00FB0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93356F"/>
  <w15:chartTrackingRefBased/>
  <w15:docId w15:val="{A40D55A8-8ACF-4082-BE86-1358C2D46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15A1"/>
    <w:rPr>
      <w:rFonts w:ascii="Arial" w:hAnsi="Arial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C446F"/>
    <w:pPr>
      <w:tabs>
        <w:tab w:val="center" w:pos="4252"/>
        <w:tab w:val="right" w:pos="8504"/>
      </w:tabs>
    </w:pPr>
  </w:style>
  <w:style w:type="table" w:customStyle="1" w:styleId="Tabelacomgrelha">
    <w:name w:val="Tabela com grelha"/>
    <w:basedOn w:val="Tabelanormal"/>
    <w:rsid w:val="00D15541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rsid w:val="007758A8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DE06AB"/>
    <w:rPr>
      <w:rFonts w:ascii="Tahoma" w:hAnsi="Tahoma" w:cs="Tahoma"/>
      <w:sz w:val="16"/>
      <w:szCs w:val="16"/>
    </w:rPr>
  </w:style>
  <w:style w:type="paragraph" w:customStyle="1" w:styleId="CharChar1CarcterCarcter">
    <w:name w:val="Char Char1 Carácter Carácter"/>
    <w:basedOn w:val="Normal"/>
    <w:rsid w:val="009B180D"/>
    <w:pPr>
      <w:spacing w:after="160" w:line="240" w:lineRule="exact"/>
    </w:pPr>
    <w:rPr>
      <w:rFonts w:ascii="Normal" w:hAnsi="Normal"/>
      <w:b/>
      <w:szCs w:val="20"/>
      <w:lang w:eastAsia="en-US"/>
    </w:rPr>
  </w:style>
  <w:style w:type="character" w:styleId="Hiperligao">
    <w:name w:val="Hyperlink"/>
    <w:rsid w:val="00E94B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st22674\Downloads\id_r12_v3_en_application_form_doctorate_position%20(1)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id_r12_v3_en_application_form_doctorate_position (1).dot</Template>
  <TotalTime>4</TotalTime>
  <Pages>1</Pages>
  <Words>192</Words>
  <Characters>1040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Formulário 41       Versão 0</vt:lpstr>
      <vt:lpstr>   Formulário 41       Versão 0</vt:lpstr>
    </vt:vector>
  </TitlesOfParts>
  <Company>ist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Formulário 41       Versão 0</dc:title>
  <dc:subject/>
  <dc:creator>Maria da Glória Santos Pinheiro</dc:creator>
  <cp:keywords/>
  <dc:description/>
  <cp:lastModifiedBy>Maria da Glória Santos Pinheiro</cp:lastModifiedBy>
  <cp:revision>3</cp:revision>
  <cp:lastPrinted>2011-07-20T15:01:00Z</cp:lastPrinted>
  <dcterms:created xsi:type="dcterms:W3CDTF">2024-11-04T11:13:00Z</dcterms:created>
  <dcterms:modified xsi:type="dcterms:W3CDTF">2024-11-04T11:25:00Z</dcterms:modified>
</cp:coreProperties>
</file>